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21D370" w14:textId="77777777" w:rsidR="00540EB5" w:rsidRPr="00540EB5" w:rsidRDefault="00997F14" w:rsidP="00540EB5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540EB5" w:rsidRPr="00540EB5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6DB942D1" w14:textId="77777777" w:rsidR="00540EB5" w:rsidRPr="00540EB5" w:rsidRDefault="00540EB5" w:rsidP="00540EB5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540EB5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77454D49" w14:textId="77777777" w:rsidR="00540EB5" w:rsidRPr="00540EB5" w:rsidRDefault="00540EB5" w:rsidP="00540EB5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540EB5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38B2EDC5" w14:textId="77777777" w:rsidR="00540EB5" w:rsidRPr="00540EB5" w:rsidRDefault="00540EB5" w:rsidP="00540EB5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540EB5">
        <w:rPr>
          <w:rFonts w:ascii="Corbel" w:hAnsi="Corbel"/>
          <w:i/>
          <w:sz w:val="20"/>
          <w:szCs w:val="20"/>
          <w:lang w:eastAsia="ar-SA"/>
        </w:rPr>
        <w:t>(skrajne daty</w:t>
      </w:r>
      <w:r w:rsidRPr="00540EB5">
        <w:rPr>
          <w:rFonts w:ascii="Corbel" w:hAnsi="Corbel"/>
          <w:sz w:val="20"/>
          <w:szCs w:val="20"/>
          <w:lang w:eastAsia="ar-SA"/>
        </w:rPr>
        <w:t>)</w:t>
      </w:r>
    </w:p>
    <w:p w14:paraId="31BFDA18" w14:textId="77777777" w:rsidR="00540EB5" w:rsidRPr="00540EB5" w:rsidRDefault="00540EB5" w:rsidP="00540EB5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540EB5">
        <w:rPr>
          <w:rFonts w:ascii="Corbel" w:hAnsi="Corbel"/>
          <w:sz w:val="20"/>
          <w:szCs w:val="20"/>
          <w:lang w:eastAsia="ar-SA"/>
        </w:rPr>
        <w:t>Rok akademicki 2025/2026</w:t>
      </w:r>
      <w:bookmarkStart w:id="0" w:name="_GoBack"/>
      <w:bookmarkEnd w:id="0"/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21E764A6" w:rsidR="0085747A" w:rsidRPr="00B169DF" w:rsidRDefault="003810E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10EB">
              <w:rPr>
                <w:rFonts w:ascii="Corbel" w:hAnsi="Corbel"/>
                <w:b w:val="0"/>
                <w:sz w:val="24"/>
                <w:szCs w:val="24"/>
              </w:rPr>
              <w:t>Prawo administracyjne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27CE871B" w:rsidR="0085747A" w:rsidRPr="00B169DF" w:rsidRDefault="003810E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10EB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0CEB69CD" w:rsidR="0085747A" w:rsidRPr="00B169DF" w:rsidRDefault="003810E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10EB">
              <w:rPr>
                <w:rFonts w:ascii="Corbel" w:hAnsi="Corbel"/>
                <w:b w:val="0"/>
                <w:sz w:val="24"/>
                <w:szCs w:val="24"/>
              </w:rPr>
              <w:t>Instytut Nauk Prawnych Zakład Prawa Administracyjnego i Postępowania Administracyjnego</w:t>
            </w:r>
          </w:p>
        </w:tc>
      </w:tr>
      <w:tr w:rsidR="0085747A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68BD2B62" w:rsidR="0085747A" w:rsidRPr="00B169DF" w:rsidRDefault="003810E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10EB"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85747A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63CEBF1D" w:rsidR="0085747A" w:rsidRPr="00B169DF" w:rsidRDefault="003810E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10EB"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5747A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067F5082" w:rsidR="0085747A" w:rsidRPr="00B169DF" w:rsidRDefault="003810E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10EB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76004DE7" w:rsidR="0085747A" w:rsidRPr="00B169DF" w:rsidRDefault="003810E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10EB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4F106653" w:rsidR="0085747A" w:rsidRPr="00B169DF" w:rsidRDefault="003810E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10EB">
              <w:rPr>
                <w:rFonts w:ascii="Corbel" w:hAnsi="Corbel"/>
                <w:b w:val="0"/>
                <w:sz w:val="24"/>
                <w:szCs w:val="24"/>
              </w:rPr>
              <w:t>Rok II / semestr 3 i 4</w:t>
            </w:r>
          </w:p>
        </w:tc>
      </w:tr>
      <w:tr w:rsidR="0085747A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0B617605" w:rsidR="0085747A" w:rsidRPr="00B169DF" w:rsidRDefault="003810E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10EB"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33FD46CC" w:rsidR="00923D7D" w:rsidRPr="00B169DF" w:rsidRDefault="003810E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10EB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2F75E855" w:rsidR="0085747A" w:rsidRPr="00B169DF" w:rsidRDefault="003810E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10EB">
              <w:rPr>
                <w:rFonts w:ascii="Corbel" w:hAnsi="Corbel"/>
                <w:b w:val="0"/>
                <w:sz w:val="24"/>
                <w:szCs w:val="24"/>
              </w:rPr>
              <w:t>Prof. dr hab. Elżbieta Ura</w:t>
            </w: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7D7C47C1" w:rsidR="0085747A" w:rsidRPr="00B169DF" w:rsidRDefault="003810EB" w:rsidP="006F03A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10EB">
              <w:rPr>
                <w:rFonts w:ascii="Corbel" w:hAnsi="Corbel"/>
                <w:b w:val="0"/>
                <w:sz w:val="24"/>
                <w:szCs w:val="24"/>
              </w:rPr>
              <w:t>Prof. dr hab. Elżbieta Ura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Dr Ewa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Bonusiak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6F03A2">
              <w:rPr>
                <w:rFonts w:ascii="Corbel" w:hAnsi="Corbel"/>
                <w:b w:val="0"/>
                <w:sz w:val="24"/>
                <w:szCs w:val="24"/>
              </w:rPr>
              <w:t xml:space="preserve">Dr Konrad Kędzierski, Dr Ewa Kubas, Mgr Szymon </w:t>
            </w:r>
            <w:proofErr w:type="spellStart"/>
            <w:r w:rsidR="006F03A2">
              <w:rPr>
                <w:rFonts w:ascii="Corbel" w:hAnsi="Corbel"/>
                <w:b w:val="0"/>
                <w:sz w:val="24"/>
                <w:szCs w:val="24"/>
              </w:rPr>
              <w:t>Dubis</w:t>
            </w:r>
            <w:proofErr w:type="spellEnd"/>
            <w:r w:rsidR="006F03A2">
              <w:rPr>
                <w:rFonts w:ascii="Corbel" w:hAnsi="Corbel"/>
                <w:b w:val="0"/>
                <w:sz w:val="24"/>
                <w:szCs w:val="24"/>
              </w:rPr>
              <w:t xml:space="preserve">, Mgr Grzegorz </w:t>
            </w:r>
            <w:proofErr w:type="spellStart"/>
            <w:r w:rsidR="006F03A2">
              <w:rPr>
                <w:rFonts w:ascii="Corbel" w:hAnsi="Corbel"/>
                <w:b w:val="0"/>
                <w:sz w:val="24"/>
                <w:szCs w:val="24"/>
              </w:rPr>
              <w:t>Łaskawski</w:t>
            </w:r>
            <w:proofErr w:type="spellEnd"/>
          </w:p>
        </w:tc>
      </w:tr>
    </w:tbl>
    <w:p w14:paraId="386805B0" w14:textId="271E7FCE" w:rsidR="00923D7D" w:rsidRPr="00B169DF" w:rsidRDefault="0085747A" w:rsidP="00765BD6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D624" w14:textId="23D9A868" w:rsidR="00015B8F" w:rsidRPr="00B169DF" w:rsidRDefault="006F03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676AD2B7" w:rsidR="00015B8F" w:rsidRPr="00B169DF" w:rsidRDefault="006F03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0822B543" w:rsidR="00015B8F" w:rsidRPr="00B169DF" w:rsidRDefault="006F03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1E02A1CC" w:rsidR="00015B8F" w:rsidRPr="00B169DF" w:rsidRDefault="006F03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0395F" w:rsidRPr="00B169DF" w14:paraId="40A377C2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C310" w14:textId="701E69D5" w:rsidR="0030395F" w:rsidRPr="00B169DF" w:rsidRDefault="006F03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ECD7" w14:textId="36908BB4" w:rsidR="0030395F" w:rsidRPr="00B169DF" w:rsidRDefault="006F03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DE81" w14:textId="624C535A" w:rsidR="0030395F" w:rsidRPr="00B169DF" w:rsidRDefault="006F03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ED201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53B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8E4A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7B8F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2EC2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476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B700" w14:textId="6605CC66" w:rsidR="0030395F" w:rsidRPr="00B169DF" w:rsidRDefault="006F03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6F03A2" w:rsidRPr="00B169DF" w14:paraId="4D3D49E8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CDD5" w14:textId="43492059" w:rsidR="006F03A2" w:rsidRDefault="006F03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Razem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25930" w14:textId="2526912B" w:rsidR="006F03A2" w:rsidRPr="00B169DF" w:rsidRDefault="006F03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48D75" w14:textId="539BE08F" w:rsidR="006F03A2" w:rsidRPr="00B169DF" w:rsidRDefault="006F03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3A7A2" w14:textId="77777777" w:rsidR="006F03A2" w:rsidRPr="00B169DF" w:rsidRDefault="006F03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BB81" w14:textId="77777777" w:rsidR="006F03A2" w:rsidRPr="00B169DF" w:rsidRDefault="006F03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32E8" w14:textId="77777777" w:rsidR="006F03A2" w:rsidRPr="00B169DF" w:rsidRDefault="006F03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DCF9D" w14:textId="77777777" w:rsidR="006F03A2" w:rsidRPr="00B169DF" w:rsidRDefault="006F03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29201" w14:textId="77777777" w:rsidR="006F03A2" w:rsidRPr="00B169DF" w:rsidRDefault="006F03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7ED48" w14:textId="77777777" w:rsidR="006F03A2" w:rsidRPr="00B169DF" w:rsidRDefault="006F03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6B07C" w14:textId="077F553A" w:rsidR="006F03A2" w:rsidRPr="00B169DF" w:rsidRDefault="006F03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</w:tbl>
    <w:p w14:paraId="674D859A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6DFE4317" w:rsidR="0085747A" w:rsidRPr="00B169DF" w:rsidRDefault="006F03A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C805D2" w14:textId="2E71E8F4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B5BBE96" w14:textId="77777777" w:rsidR="006F03A2" w:rsidRDefault="006F03A2" w:rsidP="006F03A2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</w:r>
    </w:p>
    <w:p w14:paraId="17FB2CD4" w14:textId="18995B66" w:rsidR="006F03A2" w:rsidRPr="006F03A2" w:rsidRDefault="006F03A2" w:rsidP="006F03A2">
      <w:pPr>
        <w:pStyle w:val="Punktygwne"/>
        <w:spacing w:before="0" w:after="0"/>
        <w:rPr>
          <w:rFonts w:ascii="Corbel" w:eastAsia="Cambria" w:hAnsi="Corbel"/>
          <w:b w:val="0"/>
          <w:smallCaps w:val="0"/>
          <w:szCs w:val="24"/>
        </w:rPr>
      </w:pPr>
      <w:r>
        <w:rPr>
          <w:rFonts w:ascii="Corbel" w:hAnsi="Corbel"/>
          <w:b w:val="0"/>
          <w:szCs w:val="24"/>
        </w:rPr>
        <w:tab/>
      </w:r>
      <w:r w:rsidRPr="006F03A2">
        <w:rPr>
          <w:rFonts w:ascii="Corbel" w:eastAsia="Cambria" w:hAnsi="Corbel"/>
          <w:b w:val="0"/>
          <w:smallCaps w:val="0"/>
          <w:szCs w:val="24"/>
        </w:rPr>
        <w:t>W przypadku ćwiczeń - zaliczenie z oceną w formie pisemnej lub ustnej.</w:t>
      </w:r>
    </w:p>
    <w:p w14:paraId="1041826E" w14:textId="5819D1DC" w:rsidR="009C54AE" w:rsidRPr="00765BD6" w:rsidRDefault="006F03A2" w:rsidP="00765BD6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  <w:r w:rsidRPr="006F03A2">
        <w:rPr>
          <w:rFonts w:ascii="Corbel" w:eastAsia="Cambria" w:hAnsi="Corbel"/>
          <w:sz w:val="24"/>
          <w:szCs w:val="24"/>
        </w:rPr>
        <w:tab/>
        <w:t>W przypadku wykładu – egzamin w formie pisemnej lub ustnej.</w:t>
      </w:r>
    </w:p>
    <w:p w14:paraId="3C3564DE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E64CA7C" w14:textId="4258308D" w:rsidR="0085747A" w:rsidRPr="00B169DF" w:rsidRDefault="006F03A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F03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zaga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dnień z</w:t>
            </w:r>
            <w:r w:rsidRPr="006F03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prawoznawstwa.</w:t>
            </w:r>
          </w:p>
          <w:p w14:paraId="1BB8AE6C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6F03A2" w:rsidRPr="00B169DF" w14:paraId="497B1469" w14:textId="77777777" w:rsidTr="006F03A2">
        <w:tc>
          <w:tcPr>
            <w:tcW w:w="845" w:type="dxa"/>
            <w:vAlign w:val="center"/>
          </w:tcPr>
          <w:p w14:paraId="053C821F" w14:textId="57615316" w:rsidR="006F03A2" w:rsidRPr="00B169DF" w:rsidRDefault="006F03A2" w:rsidP="006F03A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7D588F36" w14:textId="4BBD560C" w:rsidR="006F03A2" w:rsidRPr="00B169DF" w:rsidRDefault="006F03A2" w:rsidP="006F03A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50D95">
              <w:rPr>
                <w:rFonts w:ascii="Corbel" w:hAnsi="Corbel"/>
                <w:b w:val="0"/>
                <w:sz w:val="24"/>
                <w:szCs w:val="24"/>
              </w:rPr>
              <w:t>Student ma uzyskać wiedzę z zakresu podstawowych pojęć prawa administracyjnego, klasyfikowania źródeł prawa administracyjnego z uwzględnieniem prawa unijnego, systemu i funkcjonowania administracji w Polsce oraz prawnych form działania organów administracji a także podstawowych rozwiązań z materialnego prawa administracyjnego.</w:t>
            </w:r>
          </w:p>
        </w:tc>
      </w:tr>
      <w:tr w:rsidR="006F03A2" w:rsidRPr="00B169DF" w14:paraId="3D8D058C" w14:textId="77777777" w:rsidTr="006F03A2">
        <w:tc>
          <w:tcPr>
            <w:tcW w:w="845" w:type="dxa"/>
            <w:vAlign w:val="center"/>
          </w:tcPr>
          <w:p w14:paraId="11CADB7C" w14:textId="06EF01AB" w:rsidR="006F03A2" w:rsidRPr="00B169DF" w:rsidRDefault="006F03A2" w:rsidP="006F03A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2E52E7A2" w14:textId="1A1FACB4" w:rsidR="006F03A2" w:rsidRPr="00B169DF" w:rsidRDefault="006F03A2" w:rsidP="006F03A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50D95">
              <w:rPr>
                <w:rFonts w:ascii="Corbel" w:hAnsi="Corbel"/>
                <w:b w:val="0"/>
                <w:sz w:val="24"/>
                <w:szCs w:val="24"/>
              </w:rPr>
              <w:t>Określenia zakresu regulacji normami prawa materialnego i ingerencji administracji w sferę praw i wolności jednostki, stosowania wykładni części szczegółowej w prawie administracyjnym.</w:t>
            </w:r>
          </w:p>
        </w:tc>
      </w:tr>
      <w:tr w:rsidR="006F03A2" w:rsidRPr="00B169DF" w14:paraId="7E9B3783" w14:textId="77777777" w:rsidTr="006F03A2">
        <w:tc>
          <w:tcPr>
            <w:tcW w:w="845" w:type="dxa"/>
            <w:vAlign w:val="center"/>
          </w:tcPr>
          <w:p w14:paraId="295DEC0C" w14:textId="23AD8F28" w:rsidR="006F03A2" w:rsidRDefault="006F03A2" w:rsidP="006F03A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13354B6C" w14:textId="5459C107" w:rsidR="006F03A2" w:rsidRPr="00B50D95" w:rsidRDefault="006F03A2" w:rsidP="006F03A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50D95">
              <w:rPr>
                <w:rFonts w:ascii="Corbel" w:hAnsi="Corbel"/>
                <w:b w:val="0"/>
                <w:sz w:val="24"/>
                <w:szCs w:val="24"/>
              </w:rPr>
              <w:t>Poruszania się po zasadniczych aktach prawnych zawierających normy prawa materialnego administracyjnego – przy uwzględnieniu działów administracji rządowej i zadań realizowanych przez samorząd terytorialny.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5"/>
        <w:gridCol w:w="5981"/>
        <w:gridCol w:w="1864"/>
      </w:tblGrid>
      <w:tr w:rsidR="008E3E1E" w:rsidRPr="009C54AE" w14:paraId="0157995F" w14:textId="77777777" w:rsidTr="00B03D2A">
        <w:tc>
          <w:tcPr>
            <w:tcW w:w="1701" w:type="dxa"/>
            <w:vAlign w:val="center"/>
          </w:tcPr>
          <w:p w14:paraId="147189CD" w14:textId="77777777" w:rsidR="008E3E1E" w:rsidRPr="009C54AE" w:rsidRDefault="008E3E1E" w:rsidP="00B03D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2C02DBA" w14:textId="77777777" w:rsidR="008E3E1E" w:rsidRPr="009C54AE" w:rsidRDefault="008E3E1E" w:rsidP="00B03D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1A71184" w14:textId="77777777" w:rsidR="008E3E1E" w:rsidRPr="009C54AE" w:rsidRDefault="008E3E1E" w:rsidP="00B03D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E3E1E" w:rsidRPr="009C54AE" w14:paraId="79E5FF37" w14:textId="77777777" w:rsidTr="00B03D2A">
        <w:tc>
          <w:tcPr>
            <w:tcW w:w="1701" w:type="dxa"/>
          </w:tcPr>
          <w:p w14:paraId="18A38FA2" w14:textId="77777777" w:rsidR="008E3E1E" w:rsidRPr="009C54A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55C9E8B7" w14:textId="77777777" w:rsidR="008E3E1E" w:rsidRPr="009C54AE" w:rsidRDefault="008E3E1E" w:rsidP="00B03D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26929">
              <w:rPr>
                <w:rFonts w:ascii="Corbel" w:hAnsi="Corbel"/>
                <w:b w:val="0"/>
                <w:smallCaps w:val="0"/>
                <w:szCs w:val="24"/>
              </w:rPr>
              <w:t xml:space="preserve">Definiuje </w:t>
            </w:r>
            <w:r w:rsidRPr="00043520">
              <w:rPr>
                <w:rFonts w:ascii="Corbel" w:hAnsi="Corbel"/>
                <w:b w:val="0"/>
                <w:smallCaps w:val="0"/>
                <w:szCs w:val="24"/>
              </w:rPr>
              <w:t>podstawowe</w:t>
            </w:r>
            <w:r w:rsidRPr="00326929">
              <w:rPr>
                <w:rFonts w:ascii="Corbel" w:hAnsi="Corbel"/>
                <w:b w:val="0"/>
                <w:smallCaps w:val="0"/>
                <w:szCs w:val="24"/>
              </w:rPr>
              <w:t xml:space="preserve"> pojęcia prawa administracyjnego oraz rozpoznaje normy prawa administracyjnego.</w:t>
            </w:r>
          </w:p>
        </w:tc>
        <w:tc>
          <w:tcPr>
            <w:tcW w:w="1873" w:type="dxa"/>
          </w:tcPr>
          <w:p w14:paraId="3DF1A223" w14:textId="77777777" w:rsidR="008E3E1E" w:rsidRPr="009C54AE" w:rsidRDefault="008E3E1E" w:rsidP="00B03D2A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6929">
              <w:rPr>
                <w:rFonts w:ascii="Corbel" w:hAnsi="Corbel"/>
                <w:b w:val="0"/>
                <w:smallCaps w:val="0"/>
                <w:szCs w:val="24"/>
              </w:rPr>
              <w:t>K_W01, K_W06</w:t>
            </w:r>
          </w:p>
        </w:tc>
      </w:tr>
      <w:tr w:rsidR="008E3E1E" w14:paraId="60DB0DE0" w14:textId="77777777" w:rsidTr="00B03D2A">
        <w:tc>
          <w:tcPr>
            <w:tcW w:w="1701" w:type="dxa"/>
          </w:tcPr>
          <w:p w14:paraId="077CCD68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9E0BBF6" w14:textId="77777777" w:rsidR="008E3E1E" w:rsidRPr="009B7789" w:rsidRDefault="008E3E1E" w:rsidP="00B03D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F5D77">
              <w:rPr>
                <w:rFonts w:ascii="Corbel" w:hAnsi="Corbel"/>
                <w:b w:val="0"/>
                <w:smallCaps w:val="0"/>
                <w:szCs w:val="24"/>
              </w:rPr>
              <w:t xml:space="preserve">Identyfikuje źródła prawa krajowego i unijnego, międzynarodowego oraz je klasyfikuje i wyróżnia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wśród nich </w:t>
            </w:r>
            <w:r w:rsidRPr="008F5D77">
              <w:rPr>
                <w:rFonts w:ascii="Corbel" w:hAnsi="Corbel"/>
                <w:b w:val="0"/>
                <w:smallCaps w:val="0"/>
                <w:szCs w:val="24"/>
              </w:rPr>
              <w:t>źródła prawa administracyjnego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1D97BA84" w14:textId="77777777" w:rsidR="008E3E1E" w:rsidRDefault="008E3E1E" w:rsidP="00B03D2A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6929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8E3E1E" w:rsidRPr="005E079D" w14:paraId="321693B8" w14:textId="77777777" w:rsidTr="00B03D2A">
        <w:tc>
          <w:tcPr>
            <w:tcW w:w="1701" w:type="dxa"/>
          </w:tcPr>
          <w:p w14:paraId="4EB045DB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5B74C995" w14:textId="77777777" w:rsidR="008E3E1E" w:rsidRPr="005E079D" w:rsidRDefault="008E3E1E" w:rsidP="00B03D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pogłębioną wiedzę o historycznej ewolucji administracji i prawa administracyjnego oraz zna metody badawcze i narzędzia w zakresie ich badania.</w:t>
            </w:r>
          </w:p>
        </w:tc>
        <w:tc>
          <w:tcPr>
            <w:tcW w:w="1873" w:type="dxa"/>
          </w:tcPr>
          <w:p w14:paraId="2A664FF8" w14:textId="77777777" w:rsidR="008E3E1E" w:rsidRPr="005E079D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K_W10, K_W12</w:t>
            </w:r>
          </w:p>
        </w:tc>
      </w:tr>
      <w:tr w:rsidR="008E3E1E" w:rsidRPr="005E079D" w14:paraId="046DFE51" w14:textId="77777777" w:rsidTr="00B03D2A">
        <w:tc>
          <w:tcPr>
            <w:tcW w:w="1701" w:type="dxa"/>
          </w:tcPr>
          <w:p w14:paraId="272DBD48" w14:textId="77777777" w:rsidR="008E3E1E" w:rsidRPr="005E079D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20C338EB" w14:textId="77777777" w:rsidR="008E3E1E" w:rsidRPr="005E079D" w:rsidRDefault="008E3E1E" w:rsidP="00B03D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B7789">
              <w:rPr>
                <w:rFonts w:ascii="Corbel" w:hAnsi="Corbel"/>
                <w:b w:val="0"/>
                <w:smallCaps w:val="0"/>
                <w:szCs w:val="24"/>
              </w:rPr>
              <w:t>Wyjaśnia znaczenie zasad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norm, reguł</w:t>
            </w:r>
            <w:r w:rsidRPr="009B778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instytucji prawnych w zakresie </w:t>
            </w:r>
            <w:r w:rsidRPr="00326929">
              <w:rPr>
                <w:rFonts w:ascii="Corbel" w:hAnsi="Corbel"/>
                <w:b w:val="0"/>
                <w:smallCaps w:val="0"/>
                <w:szCs w:val="24"/>
              </w:rPr>
              <w:t>prawa administracyjnego</w:t>
            </w:r>
            <w:r w:rsidRPr="009B7789">
              <w:rPr>
                <w:rFonts w:ascii="Corbel" w:hAnsi="Corbel"/>
                <w:b w:val="0"/>
                <w:smallCaps w:val="0"/>
                <w:szCs w:val="24"/>
              </w:rPr>
              <w:t>, których celem jest ujednolicenie wyników interpretacji przepisów prawa przez admin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istrację w toku jego stanowienia i stosowania.</w:t>
            </w:r>
          </w:p>
        </w:tc>
        <w:tc>
          <w:tcPr>
            <w:tcW w:w="1873" w:type="dxa"/>
          </w:tcPr>
          <w:p w14:paraId="7C6B46F7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7789">
              <w:rPr>
                <w:rFonts w:ascii="Corbel" w:hAnsi="Corbel"/>
                <w:b w:val="0"/>
                <w:smallCaps w:val="0"/>
                <w:szCs w:val="24"/>
              </w:rPr>
              <w:t>K_W02, K_W05</w:t>
            </w:r>
          </w:p>
          <w:p w14:paraId="3A8E6964" w14:textId="77777777" w:rsidR="008E3E1E" w:rsidRPr="005E079D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8E3E1E" w:rsidRPr="005E079D" w14:paraId="176FFF4E" w14:textId="77777777" w:rsidTr="00B03D2A">
        <w:tc>
          <w:tcPr>
            <w:tcW w:w="1701" w:type="dxa"/>
          </w:tcPr>
          <w:p w14:paraId="0AC22CDD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563FE00B" w14:textId="77777777" w:rsidR="008E3E1E" w:rsidRPr="005E079D" w:rsidRDefault="008E3E1E" w:rsidP="00B03D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B7789">
              <w:rPr>
                <w:rFonts w:ascii="Corbel" w:hAnsi="Corbel"/>
                <w:b w:val="0"/>
                <w:smallCaps w:val="0"/>
                <w:szCs w:val="24"/>
              </w:rPr>
              <w:t xml:space="preserve">Objaśnia różnicę pomiędzy prawnymi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formami działania administracji.</w:t>
            </w:r>
          </w:p>
        </w:tc>
        <w:tc>
          <w:tcPr>
            <w:tcW w:w="1873" w:type="dxa"/>
          </w:tcPr>
          <w:p w14:paraId="6B82E3F4" w14:textId="77777777" w:rsidR="008E3E1E" w:rsidRPr="005E079D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8E3E1E" w:rsidRPr="005E079D" w14:paraId="0C9F062F" w14:textId="77777777" w:rsidTr="00B03D2A">
        <w:tc>
          <w:tcPr>
            <w:tcW w:w="1701" w:type="dxa"/>
          </w:tcPr>
          <w:p w14:paraId="3EA209F6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6964E5CD" w14:textId="77777777" w:rsidR="008E3E1E" w:rsidRPr="005E079D" w:rsidRDefault="008E3E1E" w:rsidP="00B03D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B7789">
              <w:rPr>
                <w:rFonts w:ascii="Corbel" w:hAnsi="Corbel"/>
                <w:b w:val="0"/>
                <w:smallCaps w:val="0"/>
                <w:szCs w:val="24"/>
              </w:rPr>
              <w:t>Klasyfikuje podział terytorialny i defin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iuje pojęcia z nim związane, posiadając rozszerzoną wiedzę na temat jego struktur i instytucji działających w jego zakresie.</w:t>
            </w:r>
          </w:p>
        </w:tc>
        <w:tc>
          <w:tcPr>
            <w:tcW w:w="1873" w:type="dxa"/>
          </w:tcPr>
          <w:p w14:paraId="5ED0D598" w14:textId="77777777" w:rsidR="008E3E1E" w:rsidRPr="005E079D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7789"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K_W07</w:t>
            </w:r>
          </w:p>
        </w:tc>
      </w:tr>
      <w:tr w:rsidR="008E3E1E" w:rsidRPr="005E079D" w14:paraId="05E74B3E" w14:textId="77777777" w:rsidTr="00B03D2A">
        <w:tc>
          <w:tcPr>
            <w:tcW w:w="1701" w:type="dxa"/>
          </w:tcPr>
          <w:p w14:paraId="4BBCE402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2883FDA4" w14:textId="77777777" w:rsidR="008E3E1E" w:rsidRPr="005E079D" w:rsidRDefault="008E3E1E" w:rsidP="00B03D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Charakteryzuje </w:t>
            </w:r>
            <w:r w:rsidRPr="009B7789">
              <w:rPr>
                <w:rFonts w:ascii="Corbel" w:hAnsi="Corbel"/>
                <w:b w:val="0"/>
                <w:smallCaps w:val="0"/>
                <w:szCs w:val="24"/>
              </w:rPr>
              <w:t>podmioty wykonujące zadania admini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stracji na poszczególnych szczeblach jej struktury oraz posiada wiedzę w zakresie zasad i norm etycznych, a także etyki zawodowej podmiotów wykonujących określone zadania.</w:t>
            </w:r>
          </w:p>
        </w:tc>
        <w:tc>
          <w:tcPr>
            <w:tcW w:w="1873" w:type="dxa"/>
          </w:tcPr>
          <w:p w14:paraId="6AA6390B" w14:textId="77777777" w:rsidR="008E3E1E" w:rsidRPr="005E079D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7789">
              <w:rPr>
                <w:rFonts w:ascii="Corbel" w:hAnsi="Corbel"/>
                <w:b w:val="0"/>
                <w:smallCaps w:val="0"/>
                <w:szCs w:val="24"/>
              </w:rPr>
              <w:t>K_W07, K_W09, K_W12</w:t>
            </w:r>
          </w:p>
        </w:tc>
      </w:tr>
      <w:tr w:rsidR="008E3E1E" w:rsidRPr="005E079D" w14:paraId="4BF416BD" w14:textId="77777777" w:rsidTr="00B03D2A">
        <w:tc>
          <w:tcPr>
            <w:tcW w:w="1701" w:type="dxa"/>
          </w:tcPr>
          <w:p w14:paraId="153E40C0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EK_08</w:t>
            </w:r>
          </w:p>
        </w:tc>
        <w:tc>
          <w:tcPr>
            <w:tcW w:w="6096" w:type="dxa"/>
          </w:tcPr>
          <w:p w14:paraId="1046B435" w14:textId="77777777" w:rsidR="008E3E1E" w:rsidRPr="005E079D" w:rsidRDefault="008E3E1E" w:rsidP="00B03D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B7789">
              <w:rPr>
                <w:rFonts w:ascii="Corbel" w:hAnsi="Corbel"/>
                <w:b w:val="0"/>
                <w:smallCaps w:val="0"/>
                <w:szCs w:val="24"/>
              </w:rPr>
              <w:t>Wskazuje istotę samorządu terytorialnego.</w:t>
            </w:r>
          </w:p>
        </w:tc>
        <w:tc>
          <w:tcPr>
            <w:tcW w:w="1873" w:type="dxa"/>
          </w:tcPr>
          <w:p w14:paraId="037C2069" w14:textId="77777777" w:rsidR="008E3E1E" w:rsidRPr="005E079D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7789"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8E3E1E" w:rsidRPr="005E079D" w14:paraId="75EDF48F" w14:textId="77777777" w:rsidTr="00B03D2A">
        <w:tc>
          <w:tcPr>
            <w:tcW w:w="1701" w:type="dxa"/>
          </w:tcPr>
          <w:p w14:paraId="6E192C25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14:paraId="56BF7F53" w14:textId="77777777" w:rsidR="008E3E1E" w:rsidRPr="005E079D" w:rsidRDefault="008E3E1E" w:rsidP="00B03D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B7789">
              <w:rPr>
                <w:rFonts w:ascii="Corbel" w:hAnsi="Corbel"/>
                <w:b w:val="0"/>
                <w:smallCaps w:val="0"/>
                <w:szCs w:val="24"/>
              </w:rPr>
              <w:t xml:space="preserve">Klasyfikuje i dyskutuje na temat relacji działań jednostki nad administracją publiczną i administracji publicznej nad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jednostką potrafiąc dokonać subsumpcji określonego stanu faktycznego do właściwej normy prawnej.</w:t>
            </w:r>
          </w:p>
        </w:tc>
        <w:tc>
          <w:tcPr>
            <w:tcW w:w="1873" w:type="dxa"/>
          </w:tcPr>
          <w:p w14:paraId="0B8484F9" w14:textId="77777777" w:rsidR="008E3E1E" w:rsidRPr="005E079D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8E3E1E" w:rsidRPr="005E079D" w14:paraId="49828EAE" w14:textId="77777777" w:rsidTr="00B03D2A">
        <w:tc>
          <w:tcPr>
            <w:tcW w:w="1701" w:type="dxa"/>
          </w:tcPr>
          <w:p w14:paraId="44CC0351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14:paraId="61A80D85" w14:textId="77777777" w:rsidR="008E3E1E" w:rsidRPr="005E079D" w:rsidRDefault="008E3E1E" w:rsidP="00B03D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B7789">
              <w:rPr>
                <w:rFonts w:ascii="Corbel" w:hAnsi="Corbel"/>
                <w:b w:val="0"/>
                <w:smallCaps w:val="0"/>
                <w:szCs w:val="24"/>
              </w:rPr>
              <w:t>Posłu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guje się argumentacją prawniczą, interpretując i wyjaśniając znaczenie norm i stosunków administracyjnoprawnych oraz analizując przyczyny i przebieg procesu stosowania i stanowienia prawa administracyjnego</w:t>
            </w:r>
          </w:p>
        </w:tc>
        <w:tc>
          <w:tcPr>
            <w:tcW w:w="1873" w:type="dxa"/>
          </w:tcPr>
          <w:p w14:paraId="071B9205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K_U01, K_U02,</w:t>
            </w:r>
          </w:p>
          <w:p w14:paraId="47BD701B" w14:textId="77777777" w:rsidR="008E3E1E" w:rsidRPr="005E079D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K_U03, K_U04,</w:t>
            </w:r>
            <w:r w:rsidRPr="009B778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8E3E1E" w:rsidRPr="005E079D" w14:paraId="60D41962" w14:textId="77777777" w:rsidTr="00B03D2A">
        <w:tc>
          <w:tcPr>
            <w:tcW w:w="1701" w:type="dxa"/>
          </w:tcPr>
          <w:p w14:paraId="30A87F01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096" w:type="dxa"/>
          </w:tcPr>
          <w:p w14:paraId="4B1D2261" w14:textId="77777777" w:rsidR="008E3E1E" w:rsidRPr="005E079D" w:rsidRDefault="008E3E1E" w:rsidP="00B03D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B7789">
              <w:rPr>
                <w:rFonts w:ascii="Corbel" w:hAnsi="Corbel"/>
                <w:b w:val="0"/>
                <w:smallCaps w:val="0"/>
                <w:szCs w:val="24"/>
              </w:rPr>
              <w:t>Stosuje ustawową terminologię używaną na gruncie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prawa administracyjnego posługując się tekstami aktów normatywnych oraz posiada umiejętność rozwiązywania problemów prawnych w określonych stanach faktycznych dokonując ich subsumpcji pod obowiązujący stan prawny.</w:t>
            </w:r>
          </w:p>
        </w:tc>
        <w:tc>
          <w:tcPr>
            <w:tcW w:w="1873" w:type="dxa"/>
          </w:tcPr>
          <w:p w14:paraId="37BCB4FC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K_U08, K_U09</w:t>
            </w:r>
          </w:p>
          <w:p w14:paraId="5D7807E7" w14:textId="77777777" w:rsidR="008E3E1E" w:rsidRPr="005E079D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8E3E1E" w:rsidRPr="005E079D" w14:paraId="3584AE85" w14:textId="77777777" w:rsidTr="00B03D2A">
        <w:tc>
          <w:tcPr>
            <w:tcW w:w="1701" w:type="dxa"/>
          </w:tcPr>
          <w:p w14:paraId="43DEB718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6096" w:type="dxa"/>
          </w:tcPr>
          <w:p w14:paraId="5222DC2C" w14:textId="77777777" w:rsidR="008E3E1E" w:rsidRPr="005E079D" w:rsidRDefault="008E3E1E" w:rsidP="00B03D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B7789">
              <w:rPr>
                <w:rFonts w:ascii="Corbel" w:hAnsi="Corbel"/>
                <w:b w:val="0"/>
                <w:smallCaps w:val="0"/>
                <w:szCs w:val="24"/>
              </w:rPr>
              <w:t>Rozpoznaje różnice pomiędzy nadzorem, kontrolą i kierownictwem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umiejętnie analizuje przebieg tych procesów.</w:t>
            </w:r>
          </w:p>
        </w:tc>
        <w:tc>
          <w:tcPr>
            <w:tcW w:w="1873" w:type="dxa"/>
          </w:tcPr>
          <w:p w14:paraId="1E6576A1" w14:textId="77777777" w:rsidR="008E3E1E" w:rsidRPr="005E079D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7789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8E3E1E" w:rsidRPr="005E079D" w14:paraId="066814FB" w14:textId="77777777" w:rsidTr="00B03D2A">
        <w:tc>
          <w:tcPr>
            <w:tcW w:w="1701" w:type="dxa"/>
          </w:tcPr>
          <w:p w14:paraId="3E27E85A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6096" w:type="dxa"/>
          </w:tcPr>
          <w:p w14:paraId="1C099BD7" w14:textId="77777777" w:rsidR="008E3E1E" w:rsidRPr="005E079D" w:rsidRDefault="008E3E1E" w:rsidP="00B03D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pogłębioną umiejętność przygotowania, zarówno pisemnie jak i w formie ustnej określonych zagadnień dotyczących</w:t>
            </w:r>
            <w:r w:rsidRPr="009B7789">
              <w:rPr>
                <w:rFonts w:ascii="Corbel" w:hAnsi="Corbel"/>
                <w:b w:val="0"/>
                <w:smallCaps w:val="0"/>
                <w:szCs w:val="24"/>
              </w:rPr>
              <w:t xml:space="preserve"> administracyjno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prawnej sytuacji osób fizycznych. Formułując własne opinie oraz stawiając proste hipotezy badawcze stara się je zweryfikować.</w:t>
            </w:r>
          </w:p>
        </w:tc>
        <w:tc>
          <w:tcPr>
            <w:tcW w:w="1873" w:type="dxa"/>
          </w:tcPr>
          <w:p w14:paraId="37AC4419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7789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K_U06</w:t>
            </w:r>
          </w:p>
          <w:p w14:paraId="66BD4760" w14:textId="77777777" w:rsidR="008E3E1E" w:rsidRPr="005E079D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K_U11, </w:t>
            </w:r>
            <w:r w:rsidRPr="006E6D21">
              <w:rPr>
                <w:rFonts w:ascii="Corbel" w:hAnsi="Corbel"/>
                <w:b w:val="0"/>
                <w:smallCaps w:val="0"/>
                <w:szCs w:val="24"/>
              </w:rPr>
              <w:t>K_U12, K_U13</w:t>
            </w:r>
          </w:p>
        </w:tc>
      </w:tr>
      <w:tr w:rsidR="008E3E1E" w:rsidRPr="005E079D" w14:paraId="756BBFDC" w14:textId="77777777" w:rsidTr="00B03D2A">
        <w:tc>
          <w:tcPr>
            <w:tcW w:w="1701" w:type="dxa"/>
          </w:tcPr>
          <w:p w14:paraId="61F99243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6096" w:type="dxa"/>
          </w:tcPr>
          <w:p w14:paraId="3E6CED35" w14:textId="77777777" w:rsidR="008E3E1E" w:rsidRPr="005E079D" w:rsidRDefault="008E3E1E" w:rsidP="00B03D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dostrzec obszary życia społecznego, w zakresie których regulacje powinny zostać znowelizowane bądź w przyszłości w ogóle uregulowane oraz przedstawia konkretne metody i propozycje rozwiązań w tym zakresie.</w:t>
            </w:r>
          </w:p>
        </w:tc>
        <w:tc>
          <w:tcPr>
            <w:tcW w:w="1873" w:type="dxa"/>
          </w:tcPr>
          <w:p w14:paraId="73D4CE10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K_U15, K_U16</w:t>
            </w:r>
          </w:p>
          <w:p w14:paraId="45F2246A" w14:textId="77777777" w:rsidR="008E3E1E" w:rsidRPr="005E079D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K_U17</w:t>
            </w:r>
          </w:p>
        </w:tc>
      </w:tr>
      <w:tr w:rsidR="008E3E1E" w:rsidRPr="005E079D" w14:paraId="43625476" w14:textId="77777777" w:rsidTr="00B03D2A">
        <w:tc>
          <w:tcPr>
            <w:tcW w:w="1701" w:type="dxa"/>
          </w:tcPr>
          <w:p w14:paraId="41AC5475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6096" w:type="dxa"/>
          </w:tcPr>
          <w:p w14:paraId="0B30D7F6" w14:textId="77777777" w:rsidR="008E3E1E" w:rsidRPr="005E079D" w:rsidRDefault="008E3E1E" w:rsidP="00B03D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4E4C">
              <w:rPr>
                <w:rFonts w:ascii="Corbel" w:hAnsi="Corbel"/>
                <w:b w:val="0"/>
                <w:smallCaps w:val="0"/>
                <w:szCs w:val="24"/>
              </w:rPr>
              <w:t xml:space="preserve">Prezentuje umiejętność wykorzystania zdobytej wiedzy w różnych obszarach życia społecznego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 uwzględnieniem interdyscyplinarnego ich wymiaru, szanując jednocześnie poglądy i postawy innych osób.</w:t>
            </w:r>
          </w:p>
        </w:tc>
        <w:tc>
          <w:tcPr>
            <w:tcW w:w="1873" w:type="dxa"/>
          </w:tcPr>
          <w:p w14:paraId="6BD9A878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K_K07</w:t>
            </w:r>
          </w:p>
          <w:p w14:paraId="1820F4F7" w14:textId="77777777" w:rsidR="008E3E1E" w:rsidRPr="005E079D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K_K10</w:t>
            </w:r>
          </w:p>
        </w:tc>
      </w:tr>
      <w:tr w:rsidR="008E3E1E" w:rsidRPr="005E079D" w14:paraId="7977CB90" w14:textId="77777777" w:rsidTr="00B03D2A">
        <w:tc>
          <w:tcPr>
            <w:tcW w:w="1701" w:type="dxa"/>
          </w:tcPr>
          <w:p w14:paraId="2E4F1D91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EK_16</w:t>
            </w:r>
          </w:p>
        </w:tc>
        <w:tc>
          <w:tcPr>
            <w:tcW w:w="6096" w:type="dxa"/>
          </w:tcPr>
          <w:p w14:paraId="2C2E1054" w14:textId="77777777" w:rsidR="008E3E1E" w:rsidRPr="005E079D" w:rsidRDefault="008E3E1E" w:rsidP="00B03D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Stosuje zasady etyczne w swoim zachowaniu i życiu, mając świadomość zawodu jaki będzie wykonywał, a także działania jakie będzie podejmował na rzecz zwiększania poziomu świadomości prawnej w społeczeństwie. </w:t>
            </w:r>
          </w:p>
        </w:tc>
        <w:tc>
          <w:tcPr>
            <w:tcW w:w="1873" w:type="dxa"/>
          </w:tcPr>
          <w:p w14:paraId="7E353962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K_K04, K_K05,</w:t>
            </w:r>
          </w:p>
          <w:p w14:paraId="5AE760C2" w14:textId="77777777" w:rsidR="008E3E1E" w:rsidRPr="005E079D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  <w:tr w:rsidR="008E3E1E" w:rsidRPr="005E079D" w14:paraId="675EFAED" w14:textId="77777777" w:rsidTr="00B03D2A">
        <w:tc>
          <w:tcPr>
            <w:tcW w:w="1701" w:type="dxa"/>
          </w:tcPr>
          <w:p w14:paraId="03C95265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EK_17</w:t>
            </w:r>
          </w:p>
        </w:tc>
        <w:tc>
          <w:tcPr>
            <w:tcW w:w="6096" w:type="dxa"/>
          </w:tcPr>
          <w:p w14:paraId="5D6AA290" w14:textId="77777777" w:rsidR="008E3E1E" w:rsidRPr="005E079D" w:rsidRDefault="008E3E1E" w:rsidP="00B03D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Podnosi i uzupełnia swoja wiedzę oraz doskonali umiejętności, mając świadomość zmienności przepisów prawa administracyjnego.</w:t>
            </w:r>
          </w:p>
        </w:tc>
        <w:tc>
          <w:tcPr>
            <w:tcW w:w="1873" w:type="dxa"/>
          </w:tcPr>
          <w:p w14:paraId="5EEB5F27" w14:textId="77777777" w:rsidR="008E3E1E" w:rsidRPr="005E079D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K_K01, </w:t>
            </w:r>
          </w:p>
          <w:p w14:paraId="06AE4A24" w14:textId="77777777" w:rsidR="008E3E1E" w:rsidRPr="005E079D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997DBF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1DE9C73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E3E1E" w:rsidRPr="00A27F1D" w14:paraId="7338FFCC" w14:textId="77777777" w:rsidTr="00B03D2A">
        <w:tc>
          <w:tcPr>
            <w:tcW w:w="9639" w:type="dxa"/>
          </w:tcPr>
          <w:p w14:paraId="7CB2D241" w14:textId="77777777" w:rsidR="008E3E1E" w:rsidRPr="00A27F1D" w:rsidRDefault="008E3E1E" w:rsidP="00B03D2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E3E1E" w:rsidRPr="00A27F1D" w14:paraId="3AE1BABF" w14:textId="77777777" w:rsidTr="00B03D2A">
        <w:tc>
          <w:tcPr>
            <w:tcW w:w="9639" w:type="dxa"/>
            <w:shd w:val="clear" w:color="auto" w:fill="auto"/>
          </w:tcPr>
          <w:p w14:paraId="6CBA1C6F" w14:textId="77777777" w:rsidR="008E3E1E" w:rsidRPr="00A27F1D" w:rsidRDefault="008E3E1E" w:rsidP="00B03D2A">
            <w:pPr>
              <w:autoSpaceDE w:val="0"/>
              <w:autoSpaceDN w:val="0"/>
              <w:adjustRightInd w:val="0"/>
              <w:spacing w:after="0"/>
              <w:rPr>
                <w:rFonts w:ascii="Corbel" w:hAnsi="Corbel" w:cs="Times-Roman"/>
                <w:sz w:val="24"/>
                <w:szCs w:val="24"/>
              </w:rPr>
            </w:pPr>
            <w:r>
              <w:rPr>
                <w:rFonts w:ascii="Corbel" w:hAnsi="Corbel" w:cs="Times-Roman"/>
                <w:sz w:val="24"/>
                <w:szCs w:val="24"/>
              </w:rPr>
              <w:t>1. Pojęcie administracji – 2</w:t>
            </w:r>
          </w:p>
        </w:tc>
      </w:tr>
      <w:tr w:rsidR="008E3E1E" w:rsidRPr="00A27F1D" w14:paraId="47B80C9B" w14:textId="77777777" w:rsidTr="00B03D2A">
        <w:tc>
          <w:tcPr>
            <w:tcW w:w="9639" w:type="dxa"/>
            <w:shd w:val="clear" w:color="auto" w:fill="auto"/>
          </w:tcPr>
          <w:p w14:paraId="00C604F0" w14:textId="77777777" w:rsidR="008E3E1E" w:rsidRPr="00A27F1D" w:rsidRDefault="008E3E1E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2. Pojęcie i pod</w:t>
            </w:r>
            <w:r>
              <w:rPr>
                <w:rFonts w:ascii="Corbel" w:hAnsi="Corbel"/>
                <w:sz w:val="24"/>
                <w:szCs w:val="24"/>
              </w:rPr>
              <w:t>ział prawa administracyjnego - 2</w:t>
            </w:r>
          </w:p>
        </w:tc>
      </w:tr>
      <w:tr w:rsidR="008E3E1E" w:rsidRPr="00A27F1D" w14:paraId="76947E29" w14:textId="77777777" w:rsidTr="00B03D2A">
        <w:tc>
          <w:tcPr>
            <w:tcW w:w="9639" w:type="dxa"/>
            <w:shd w:val="clear" w:color="auto" w:fill="auto"/>
          </w:tcPr>
          <w:p w14:paraId="7AC87098" w14:textId="77777777" w:rsidR="008E3E1E" w:rsidRPr="00A27F1D" w:rsidRDefault="008E3E1E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3. Podstawowe pojęcia w t</w:t>
            </w:r>
            <w:r>
              <w:rPr>
                <w:rFonts w:ascii="Corbel" w:hAnsi="Corbel"/>
                <w:sz w:val="24"/>
                <w:szCs w:val="24"/>
              </w:rPr>
              <w:t>eorii prawa administracyjnego - 4</w:t>
            </w:r>
          </w:p>
        </w:tc>
      </w:tr>
      <w:tr w:rsidR="008E3E1E" w:rsidRPr="00A27F1D" w14:paraId="06E926C8" w14:textId="77777777" w:rsidTr="00B03D2A">
        <w:tc>
          <w:tcPr>
            <w:tcW w:w="9639" w:type="dxa"/>
            <w:shd w:val="clear" w:color="auto" w:fill="auto"/>
          </w:tcPr>
          <w:p w14:paraId="39B8F058" w14:textId="77777777" w:rsidR="008E3E1E" w:rsidRPr="00A27F1D" w:rsidRDefault="008E3E1E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4. Źródła prawa adminis</w:t>
            </w:r>
            <w:r>
              <w:rPr>
                <w:rFonts w:ascii="Corbel" w:hAnsi="Corbel"/>
                <w:sz w:val="24"/>
                <w:szCs w:val="24"/>
              </w:rPr>
              <w:t>tracyjnego i ich promulgacja - 4</w:t>
            </w:r>
          </w:p>
        </w:tc>
      </w:tr>
      <w:tr w:rsidR="008E3E1E" w:rsidRPr="00A27F1D" w14:paraId="3534B32C" w14:textId="77777777" w:rsidTr="00B03D2A">
        <w:tc>
          <w:tcPr>
            <w:tcW w:w="9639" w:type="dxa"/>
            <w:shd w:val="clear" w:color="auto" w:fill="auto"/>
          </w:tcPr>
          <w:p w14:paraId="39816CB8" w14:textId="77777777" w:rsidR="008E3E1E" w:rsidRPr="00A27F1D" w:rsidRDefault="008E3E1E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5. Europeizacja prawa administracyjne</w:t>
            </w:r>
            <w:r>
              <w:rPr>
                <w:rFonts w:ascii="Corbel" w:hAnsi="Corbel"/>
                <w:sz w:val="24"/>
                <w:szCs w:val="24"/>
              </w:rPr>
              <w:t>go i administracji publicznej -2</w:t>
            </w:r>
          </w:p>
        </w:tc>
      </w:tr>
      <w:tr w:rsidR="008E3E1E" w:rsidRPr="00A27F1D" w14:paraId="10C919F9" w14:textId="77777777" w:rsidTr="00B03D2A">
        <w:tc>
          <w:tcPr>
            <w:tcW w:w="9639" w:type="dxa"/>
            <w:shd w:val="clear" w:color="auto" w:fill="auto"/>
          </w:tcPr>
          <w:p w14:paraId="41CA8124" w14:textId="77777777" w:rsidR="008E3E1E" w:rsidRPr="00A27F1D" w:rsidRDefault="008E3E1E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lastRenderedPageBreak/>
              <w:t>6. Prawne f</w:t>
            </w:r>
            <w:r>
              <w:rPr>
                <w:rFonts w:ascii="Corbel" w:hAnsi="Corbel"/>
                <w:sz w:val="24"/>
                <w:szCs w:val="24"/>
              </w:rPr>
              <w:t>ormy działania administracji - 10</w:t>
            </w:r>
          </w:p>
        </w:tc>
      </w:tr>
      <w:tr w:rsidR="008E3E1E" w:rsidRPr="00A27F1D" w14:paraId="3586363B" w14:textId="77777777" w:rsidTr="00B03D2A">
        <w:tc>
          <w:tcPr>
            <w:tcW w:w="9639" w:type="dxa"/>
            <w:shd w:val="clear" w:color="auto" w:fill="auto"/>
          </w:tcPr>
          <w:p w14:paraId="0DF61B69" w14:textId="77777777" w:rsidR="008E3E1E" w:rsidRPr="00A27F1D" w:rsidRDefault="008E3E1E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7. Zasady prawa administrac</w:t>
            </w:r>
            <w:r>
              <w:rPr>
                <w:rFonts w:ascii="Corbel" w:hAnsi="Corbel"/>
                <w:sz w:val="24"/>
                <w:szCs w:val="24"/>
              </w:rPr>
              <w:t>yjnego - 4</w:t>
            </w:r>
          </w:p>
        </w:tc>
      </w:tr>
      <w:tr w:rsidR="008E3E1E" w:rsidRPr="00A27F1D" w14:paraId="0D49C6F6" w14:textId="77777777" w:rsidTr="00B03D2A">
        <w:tc>
          <w:tcPr>
            <w:tcW w:w="9639" w:type="dxa"/>
            <w:shd w:val="clear" w:color="auto" w:fill="auto"/>
          </w:tcPr>
          <w:p w14:paraId="78DB39EA" w14:textId="77777777" w:rsidR="008E3E1E" w:rsidRPr="00A27F1D" w:rsidRDefault="008E3E1E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8. Podmioty realizujące zada</w:t>
            </w:r>
            <w:r>
              <w:rPr>
                <w:rFonts w:ascii="Corbel" w:hAnsi="Corbel"/>
                <w:sz w:val="24"/>
                <w:szCs w:val="24"/>
              </w:rPr>
              <w:t>nia administracji publicznej - 2</w:t>
            </w:r>
          </w:p>
        </w:tc>
      </w:tr>
      <w:tr w:rsidR="008E3E1E" w:rsidRPr="00A27F1D" w14:paraId="7B240E0C" w14:textId="77777777" w:rsidTr="00B03D2A">
        <w:tc>
          <w:tcPr>
            <w:tcW w:w="9639" w:type="dxa"/>
            <w:shd w:val="clear" w:color="auto" w:fill="auto"/>
          </w:tcPr>
          <w:p w14:paraId="62629612" w14:textId="77777777" w:rsidR="008E3E1E" w:rsidRPr="00A27F1D" w:rsidRDefault="008E3E1E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9. Podział terytorialny dla ce</w:t>
            </w:r>
            <w:r>
              <w:rPr>
                <w:rFonts w:ascii="Corbel" w:hAnsi="Corbel"/>
                <w:sz w:val="24"/>
                <w:szCs w:val="24"/>
              </w:rPr>
              <w:t>lów administracji publicznej - 2</w:t>
            </w:r>
          </w:p>
        </w:tc>
      </w:tr>
      <w:tr w:rsidR="008E3E1E" w:rsidRPr="00A27F1D" w14:paraId="5FA394C0" w14:textId="77777777" w:rsidTr="00B03D2A">
        <w:tc>
          <w:tcPr>
            <w:tcW w:w="9639" w:type="dxa"/>
            <w:shd w:val="clear" w:color="auto" w:fill="auto"/>
          </w:tcPr>
          <w:p w14:paraId="313BD693" w14:textId="77777777" w:rsidR="008E3E1E" w:rsidRPr="00A27F1D" w:rsidRDefault="008E3E1E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10. Administracja rzą</w:t>
            </w:r>
            <w:r>
              <w:rPr>
                <w:rFonts w:ascii="Corbel" w:hAnsi="Corbel"/>
                <w:sz w:val="24"/>
                <w:szCs w:val="24"/>
              </w:rPr>
              <w:t>dowa i samorząd terytorialny - 10</w:t>
            </w:r>
            <w:r w:rsidRPr="00A27F1D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E3E1E" w:rsidRPr="00A27F1D" w14:paraId="709D71DC" w14:textId="77777777" w:rsidTr="00B03D2A">
        <w:tc>
          <w:tcPr>
            <w:tcW w:w="9639" w:type="dxa"/>
            <w:shd w:val="clear" w:color="auto" w:fill="auto"/>
          </w:tcPr>
          <w:p w14:paraId="218E714E" w14:textId="77777777" w:rsidR="008E3E1E" w:rsidRPr="00A27F1D" w:rsidRDefault="008E3E1E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11. Wybrane zagadnienia z prawa administracyjnego materialnego</w:t>
            </w:r>
            <w:r>
              <w:rPr>
                <w:rFonts w:ascii="Corbel" w:hAnsi="Corbel"/>
                <w:sz w:val="24"/>
                <w:szCs w:val="24"/>
              </w:rPr>
              <w:t xml:space="preserve"> - 18</w:t>
            </w:r>
          </w:p>
        </w:tc>
      </w:tr>
      <w:tr w:rsidR="008E3E1E" w:rsidRPr="00A27F1D" w14:paraId="40C57AA8" w14:textId="77777777" w:rsidTr="00B03D2A">
        <w:tc>
          <w:tcPr>
            <w:tcW w:w="9639" w:type="dxa"/>
            <w:shd w:val="clear" w:color="auto" w:fill="auto"/>
          </w:tcPr>
          <w:p w14:paraId="6325EB6C" w14:textId="77777777" w:rsidR="008E3E1E" w:rsidRPr="00A27F1D" w:rsidRDefault="008E3E1E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Suma: 6</w:t>
            </w:r>
            <w:r w:rsidRPr="00A27F1D">
              <w:rPr>
                <w:rFonts w:ascii="Corbel" w:hAnsi="Corbel"/>
                <w:sz w:val="24"/>
                <w:szCs w:val="24"/>
              </w:rPr>
              <w:t>0 godz.</w:t>
            </w:r>
          </w:p>
        </w:tc>
      </w:tr>
    </w:tbl>
    <w:p w14:paraId="63996BC0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C793A6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7677F42F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E3E1E" w:rsidRPr="00A27F1D" w14:paraId="417FEF14" w14:textId="77777777" w:rsidTr="00B03D2A">
        <w:tc>
          <w:tcPr>
            <w:tcW w:w="9639" w:type="dxa"/>
          </w:tcPr>
          <w:p w14:paraId="79B57615" w14:textId="77777777" w:rsidR="008E3E1E" w:rsidRPr="00A27F1D" w:rsidRDefault="008E3E1E" w:rsidP="00B03D2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E3E1E" w:rsidRPr="00A27F1D" w14:paraId="78EBFC23" w14:textId="77777777" w:rsidTr="00B03D2A">
        <w:tc>
          <w:tcPr>
            <w:tcW w:w="9639" w:type="dxa"/>
            <w:shd w:val="clear" w:color="auto" w:fill="auto"/>
          </w:tcPr>
          <w:p w14:paraId="64039806" w14:textId="77777777" w:rsidR="008E3E1E" w:rsidRPr="00A27F1D" w:rsidRDefault="008E3E1E" w:rsidP="00B03D2A">
            <w:pPr>
              <w:autoSpaceDE w:val="0"/>
              <w:autoSpaceDN w:val="0"/>
              <w:adjustRightInd w:val="0"/>
              <w:spacing w:after="0"/>
              <w:rPr>
                <w:rFonts w:ascii="Corbel" w:hAnsi="Corbel" w:cs="Times-Roman"/>
                <w:sz w:val="24"/>
                <w:szCs w:val="24"/>
              </w:rPr>
            </w:pPr>
            <w:r w:rsidRPr="00A27F1D">
              <w:rPr>
                <w:rFonts w:ascii="Corbel" w:hAnsi="Corbel" w:cs="Times-Roman"/>
                <w:sz w:val="24"/>
                <w:szCs w:val="24"/>
              </w:rPr>
              <w:t>1. Pojęcie administracji - 2</w:t>
            </w:r>
          </w:p>
        </w:tc>
      </w:tr>
      <w:tr w:rsidR="008E3E1E" w:rsidRPr="00A27F1D" w14:paraId="5311B9DC" w14:textId="77777777" w:rsidTr="00B03D2A">
        <w:tc>
          <w:tcPr>
            <w:tcW w:w="9639" w:type="dxa"/>
            <w:shd w:val="clear" w:color="auto" w:fill="auto"/>
          </w:tcPr>
          <w:p w14:paraId="1034C261" w14:textId="77777777" w:rsidR="008E3E1E" w:rsidRPr="00A27F1D" w:rsidRDefault="008E3E1E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2. Pojęcie i podział prawa administracyjnego - 2</w:t>
            </w:r>
          </w:p>
        </w:tc>
      </w:tr>
      <w:tr w:rsidR="008E3E1E" w:rsidRPr="00A27F1D" w14:paraId="1FB87CF8" w14:textId="77777777" w:rsidTr="00B03D2A">
        <w:tc>
          <w:tcPr>
            <w:tcW w:w="9639" w:type="dxa"/>
            <w:shd w:val="clear" w:color="auto" w:fill="auto"/>
          </w:tcPr>
          <w:p w14:paraId="6A1416B8" w14:textId="77777777" w:rsidR="008E3E1E" w:rsidRPr="00A27F1D" w:rsidRDefault="008E3E1E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3. Podstawowe pojęcia w teorii prawa administracyjnego - 2</w:t>
            </w:r>
          </w:p>
        </w:tc>
      </w:tr>
      <w:tr w:rsidR="008E3E1E" w:rsidRPr="00A27F1D" w14:paraId="0311709A" w14:textId="77777777" w:rsidTr="00B03D2A">
        <w:tc>
          <w:tcPr>
            <w:tcW w:w="9639" w:type="dxa"/>
            <w:shd w:val="clear" w:color="auto" w:fill="auto"/>
          </w:tcPr>
          <w:p w14:paraId="039EEDB2" w14:textId="77777777" w:rsidR="008E3E1E" w:rsidRPr="00A27F1D" w:rsidRDefault="008E3E1E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4. Źródła prawa administracyjnego i ich promulgacja - 2</w:t>
            </w:r>
          </w:p>
        </w:tc>
      </w:tr>
      <w:tr w:rsidR="008E3E1E" w:rsidRPr="00A27F1D" w14:paraId="1F7D169C" w14:textId="77777777" w:rsidTr="00B03D2A">
        <w:tc>
          <w:tcPr>
            <w:tcW w:w="9639" w:type="dxa"/>
            <w:shd w:val="clear" w:color="auto" w:fill="auto"/>
          </w:tcPr>
          <w:p w14:paraId="4F197A7E" w14:textId="77777777" w:rsidR="008E3E1E" w:rsidRPr="00A27F1D" w:rsidRDefault="008E3E1E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5. Europeizacja prawa administracyjnego i administracji publicznej - 2</w:t>
            </w:r>
          </w:p>
        </w:tc>
      </w:tr>
      <w:tr w:rsidR="008E3E1E" w:rsidRPr="00A27F1D" w14:paraId="4FA84152" w14:textId="77777777" w:rsidTr="00B03D2A">
        <w:tc>
          <w:tcPr>
            <w:tcW w:w="9639" w:type="dxa"/>
            <w:shd w:val="clear" w:color="auto" w:fill="auto"/>
          </w:tcPr>
          <w:p w14:paraId="1CD91931" w14:textId="77777777" w:rsidR="008E3E1E" w:rsidRPr="00A27F1D" w:rsidRDefault="008E3E1E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6. Prawne formy działania administracji - 8</w:t>
            </w:r>
          </w:p>
        </w:tc>
      </w:tr>
      <w:tr w:rsidR="008E3E1E" w:rsidRPr="00A27F1D" w14:paraId="6FEFB966" w14:textId="77777777" w:rsidTr="00B03D2A">
        <w:tc>
          <w:tcPr>
            <w:tcW w:w="9639" w:type="dxa"/>
            <w:shd w:val="clear" w:color="auto" w:fill="auto"/>
          </w:tcPr>
          <w:p w14:paraId="04DEBC70" w14:textId="77777777" w:rsidR="008E3E1E" w:rsidRPr="00A27F1D" w:rsidRDefault="008E3E1E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7. Zasady prawa administracyjnego - 2</w:t>
            </w:r>
          </w:p>
        </w:tc>
      </w:tr>
      <w:tr w:rsidR="008E3E1E" w:rsidRPr="00A27F1D" w14:paraId="0D063B78" w14:textId="77777777" w:rsidTr="00B03D2A">
        <w:tc>
          <w:tcPr>
            <w:tcW w:w="9639" w:type="dxa"/>
            <w:shd w:val="clear" w:color="auto" w:fill="auto"/>
          </w:tcPr>
          <w:p w14:paraId="5AA87E68" w14:textId="77777777" w:rsidR="008E3E1E" w:rsidRPr="00A27F1D" w:rsidRDefault="008E3E1E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8. Podmioty realizujące zadania administracji publicznej - 2</w:t>
            </w:r>
          </w:p>
        </w:tc>
      </w:tr>
      <w:tr w:rsidR="008E3E1E" w:rsidRPr="00A27F1D" w14:paraId="5B604D2F" w14:textId="77777777" w:rsidTr="00B03D2A">
        <w:tc>
          <w:tcPr>
            <w:tcW w:w="9639" w:type="dxa"/>
            <w:shd w:val="clear" w:color="auto" w:fill="auto"/>
          </w:tcPr>
          <w:p w14:paraId="43241C59" w14:textId="77777777" w:rsidR="008E3E1E" w:rsidRPr="00A27F1D" w:rsidRDefault="008E3E1E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9. Podział terytorialny dla celów administracji publicznej - 2</w:t>
            </w:r>
          </w:p>
        </w:tc>
      </w:tr>
      <w:tr w:rsidR="008E3E1E" w:rsidRPr="00A27F1D" w14:paraId="325AAD4A" w14:textId="77777777" w:rsidTr="00B03D2A">
        <w:tc>
          <w:tcPr>
            <w:tcW w:w="9639" w:type="dxa"/>
            <w:shd w:val="clear" w:color="auto" w:fill="auto"/>
          </w:tcPr>
          <w:p w14:paraId="187DEF86" w14:textId="77777777" w:rsidR="008E3E1E" w:rsidRPr="00A27F1D" w:rsidRDefault="008E3E1E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10. Administracja rządowa i samorząd terytorialny - 6</w:t>
            </w:r>
          </w:p>
        </w:tc>
      </w:tr>
      <w:tr w:rsidR="008E3E1E" w:rsidRPr="00A27F1D" w14:paraId="0CED00D3" w14:textId="77777777" w:rsidTr="00B03D2A">
        <w:tc>
          <w:tcPr>
            <w:tcW w:w="9639" w:type="dxa"/>
            <w:shd w:val="clear" w:color="auto" w:fill="auto"/>
          </w:tcPr>
          <w:p w14:paraId="5BB6BFE8" w14:textId="77777777" w:rsidR="008E3E1E" w:rsidRPr="00A27F1D" w:rsidRDefault="008E3E1E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11. Pojęcie prawa administracyjnego materialnego i jego systematyka, działy administracji rządowej a  część szczegółowa prawa administracyjnego - 2</w:t>
            </w:r>
          </w:p>
        </w:tc>
      </w:tr>
      <w:tr w:rsidR="008E3E1E" w:rsidRPr="00A27F1D" w14:paraId="2DC5A9A7" w14:textId="77777777" w:rsidTr="00B03D2A">
        <w:tc>
          <w:tcPr>
            <w:tcW w:w="9639" w:type="dxa"/>
            <w:shd w:val="clear" w:color="auto" w:fill="auto"/>
          </w:tcPr>
          <w:p w14:paraId="7B455473" w14:textId="77777777" w:rsidR="008E3E1E" w:rsidRPr="00A27F1D" w:rsidRDefault="008E3E1E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 xml:space="preserve">12. Prawo osobowe: ewidencja ludności, dowody osobiste, rejestracja akt stanu cywilnego, zmiana imienia i nazwiska, dokumenty paszportowe -10 </w:t>
            </w:r>
          </w:p>
        </w:tc>
      </w:tr>
      <w:tr w:rsidR="008E3E1E" w:rsidRPr="00A27F1D" w14:paraId="0A253468" w14:textId="77777777" w:rsidTr="00B03D2A">
        <w:tc>
          <w:tcPr>
            <w:tcW w:w="9639" w:type="dxa"/>
            <w:shd w:val="clear" w:color="auto" w:fill="auto"/>
          </w:tcPr>
          <w:p w14:paraId="130A3879" w14:textId="77777777" w:rsidR="008E3E1E" w:rsidRPr="00A27F1D" w:rsidRDefault="008E3E1E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13. Zbiórki publiczne - 1</w:t>
            </w:r>
          </w:p>
        </w:tc>
      </w:tr>
      <w:tr w:rsidR="008E3E1E" w:rsidRPr="00A27F1D" w14:paraId="5FF5A3DB" w14:textId="77777777" w:rsidTr="00B03D2A">
        <w:tc>
          <w:tcPr>
            <w:tcW w:w="9639" w:type="dxa"/>
            <w:shd w:val="clear" w:color="auto" w:fill="auto"/>
          </w:tcPr>
          <w:p w14:paraId="505820F8" w14:textId="77777777" w:rsidR="008E3E1E" w:rsidRPr="00A27F1D" w:rsidRDefault="008E3E1E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14. Przepisy normujące wolność zrzeszania się: prawo o stowarzyszeniach, zgromadzenia publiczne, partie polityczne - 4</w:t>
            </w:r>
          </w:p>
        </w:tc>
      </w:tr>
      <w:tr w:rsidR="008E3E1E" w:rsidRPr="00A27F1D" w14:paraId="13C44CA3" w14:textId="77777777" w:rsidTr="00B03D2A">
        <w:tc>
          <w:tcPr>
            <w:tcW w:w="9639" w:type="dxa"/>
            <w:shd w:val="clear" w:color="auto" w:fill="auto"/>
          </w:tcPr>
          <w:p w14:paraId="6D9BF99F" w14:textId="77777777" w:rsidR="008E3E1E" w:rsidRPr="00A27F1D" w:rsidRDefault="008E3E1E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15. Obywatelstwo polskie, pojęcie i sposoby nabycia, pojęcie cudzoziemca, Karta Polaka - 5</w:t>
            </w:r>
          </w:p>
        </w:tc>
      </w:tr>
      <w:tr w:rsidR="008E3E1E" w:rsidRPr="00A27F1D" w14:paraId="23937674" w14:textId="77777777" w:rsidTr="00B03D2A">
        <w:tc>
          <w:tcPr>
            <w:tcW w:w="9639" w:type="dxa"/>
            <w:shd w:val="clear" w:color="auto" w:fill="auto"/>
          </w:tcPr>
          <w:p w14:paraId="6CBCD710" w14:textId="77777777" w:rsidR="008E3E1E" w:rsidRPr="00A27F1D" w:rsidRDefault="008E3E1E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16. Sposoby korzystania z wód - 2</w:t>
            </w:r>
          </w:p>
        </w:tc>
      </w:tr>
      <w:tr w:rsidR="008E3E1E" w:rsidRPr="00A27F1D" w14:paraId="441E3A2C" w14:textId="77777777" w:rsidTr="00B03D2A">
        <w:tc>
          <w:tcPr>
            <w:tcW w:w="9639" w:type="dxa"/>
            <w:shd w:val="clear" w:color="auto" w:fill="auto"/>
          </w:tcPr>
          <w:p w14:paraId="6B33FA82" w14:textId="77777777" w:rsidR="008E3E1E" w:rsidRPr="00A27F1D" w:rsidRDefault="008E3E1E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17. Administracja pomocy społecznej - 2</w:t>
            </w:r>
          </w:p>
        </w:tc>
      </w:tr>
      <w:tr w:rsidR="008E3E1E" w:rsidRPr="00A27F1D" w14:paraId="67310014" w14:textId="77777777" w:rsidTr="00B03D2A">
        <w:tc>
          <w:tcPr>
            <w:tcW w:w="9639" w:type="dxa"/>
            <w:shd w:val="clear" w:color="auto" w:fill="auto"/>
          </w:tcPr>
          <w:p w14:paraId="56AA8805" w14:textId="77777777" w:rsidR="008E3E1E" w:rsidRPr="00A27F1D" w:rsidRDefault="008E3E1E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18. Bezpieczeństwo imprez masowych - 2</w:t>
            </w:r>
          </w:p>
        </w:tc>
      </w:tr>
      <w:tr w:rsidR="008E3E1E" w:rsidRPr="00A27F1D" w14:paraId="02193215" w14:textId="77777777" w:rsidTr="00B03D2A">
        <w:tc>
          <w:tcPr>
            <w:tcW w:w="9639" w:type="dxa"/>
            <w:shd w:val="clear" w:color="auto" w:fill="auto"/>
          </w:tcPr>
          <w:p w14:paraId="5DDCFE6B" w14:textId="77777777" w:rsidR="008E3E1E" w:rsidRPr="00A27F1D" w:rsidRDefault="008E3E1E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19. Szkolnictwo wyższe, stopnie i tytuły naukowe - 2</w:t>
            </w:r>
          </w:p>
        </w:tc>
      </w:tr>
      <w:tr w:rsidR="008E3E1E" w:rsidRPr="00A27F1D" w14:paraId="54CF961B" w14:textId="77777777" w:rsidTr="00B03D2A">
        <w:tc>
          <w:tcPr>
            <w:tcW w:w="9639" w:type="dxa"/>
            <w:shd w:val="clear" w:color="auto" w:fill="auto"/>
          </w:tcPr>
          <w:p w14:paraId="1BA2EFA0" w14:textId="77777777" w:rsidR="008E3E1E" w:rsidRPr="00A27F1D" w:rsidRDefault="008E3E1E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Suma: 60 godz.</w:t>
            </w:r>
          </w:p>
        </w:tc>
      </w:tr>
    </w:tbl>
    <w:p w14:paraId="65D8587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9FF53C" w14:textId="77777777" w:rsidR="008E3E1E" w:rsidRDefault="008E3E1E" w:rsidP="008E3E1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A23BDF">
        <w:rPr>
          <w:rFonts w:ascii="Corbel" w:hAnsi="Corbel"/>
          <w:smallCaps w:val="0"/>
          <w:szCs w:val="24"/>
        </w:rPr>
        <w:t>Wykład:</w:t>
      </w:r>
      <w:r w:rsidRPr="00A23BDF">
        <w:rPr>
          <w:rFonts w:ascii="Corbel" w:hAnsi="Corbel"/>
          <w:b w:val="0"/>
          <w:smallCaps w:val="0"/>
          <w:szCs w:val="24"/>
        </w:rPr>
        <w:t xml:space="preserve"> wykład problemowy, analiza i interpretacja tekstów źród</w:t>
      </w:r>
      <w:r>
        <w:rPr>
          <w:rFonts w:ascii="Corbel" w:hAnsi="Corbel"/>
          <w:b w:val="0"/>
          <w:smallCaps w:val="0"/>
          <w:szCs w:val="24"/>
        </w:rPr>
        <w:t>łowych oraz wybranych orzeczeń.</w:t>
      </w:r>
    </w:p>
    <w:p w14:paraId="5608EB32" w14:textId="641A6401" w:rsidR="00E960BB" w:rsidRPr="008E3E1E" w:rsidRDefault="008E3E1E" w:rsidP="008E3E1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A23BDF">
        <w:rPr>
          <w:rFonts w:ascii="Corbel" w:hAnsi="Corbel"/>
          <w:smallCaps w:val="0"/>
          <w:szCs w:val="24"/>
        </w:rPr>
        <w:t>Ćwiczenia:</w:t>
      </w:r>
      <w:r w:rsidRPr="00A23BDF">
        <w:rPr>
          <w:rFonts w:ascii="Corbel" w:hAnsi="Corbel"/>
          <w:b w:val="0"/>
          <w:smallCaps w:val="0"/>
          <w:szCs w:val="24"/>
        </w:rPr>
        <w:t xml:space="preserve"> analiza tekstów z dyskusją, praca w grupach, analiza przypadków, analiza i interpretacja tekstów źródłowych oraz wybranych orzeczeń, dyskusja. </w:t>
      </w: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E3E1E" w:rsidRPr="009C54AE" w14:paraId="054128F3" w14:textId="77777777" w:rsidTr="00B03D2A">
        <w:tc>
          <w:tcPr>
            <w:tcW w:w="1985" w:type="dxa"/>
            <w:vAlign w:val="center"/>
          </w:tcPr>
          <w:p w14:paraId="76FE1C8C" w14:textId="77777777" w:rsidR="008E3E1E" w:rsidRPr="009C54AE" w:rsidRDefault="008E3E1E" w:rsidP="00B03D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D9A1F80" w14:textId="77777777" w:rsidR="008E3E1E" w:rsidRPr="009C54AE" w:rsidRDefault="008E3E1E" w:rsidP="00B03D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się </w:t>
            </w:r>
          </w:p>
          <w:p w14:paraId="6CB7269F" w14:textId="77777777" w:rsidR="008E3E1E" w:rsidRPr="009C54AE" w:rsidRDefault="008E3E1E" w:rsidP="00B03D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95199A6" w14:textId="77777777" w:rsidR="008E3E1E" w:rsidRPr="009C54AE" w:rsidRDefault="008E3E1E" w:rsidP="00B03D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8040C2" w14:textId="77777777" w:rsidR="008E3E1E" w:rsidRPr="009C54AE" w:rsidRDefault="008E3E1E" w:rsidP="00B03D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E3E1E" w:rsidRPr="009C54AE" w14:paraId="43B83839" w14:textId="77777777" w:rsidTr="00B03D2A">
        <w:tc>
          <w:tcPr>
            <w:tcW w:w="1985" w:type="dxa"/>
          </w:tcPr>
          <w:p w14:paraId="2FCC96EB" w14:textId="77777777" w:rsidR="008E3E1E" w:rsidRPr="009C54A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56C68864" w14:textId="77777777" w:rsidR="008E3E1E" w:rsidRPr="0001538D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Egzamin i zaliczenie z oceną w formie ustnej lub pisemnej,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196B480F" w14:textId="77777777" w:rsidR="008E3E1E" w:rsidRPr="009C54A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8E3E1E" w:rsidRPr="009C54AE" w14:paraId="28409677" w14:textId="77777777" w:rsidTr="00B03D2A">
        <w:tc>
          <w:tcPr>
            <w:tcW w:w="1985" w:type="dxa"/>
          </w:tcPr>
          <w:p w14:paraId="0D51B535" w14:textId="77777777" w:rsidR="008E3E1E" w:rsidRPr="009C54A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12A16535" w14:textId="77777777" w:rsidR="008E3E1E" w:rsidRPr="009C54A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47F29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54B46983" w14:textId="77777777" w:rsidR="008E3E1E" w:rsidRPr="009C54A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 w:rsidRPr="000723AC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8E3E1E" w:rsidRPr="009C54AE" w14:paraId="20D3A66E" w14:textId="77777777" w:rsidTr="00B03D2A">
        <w:tc>
          <w:tcPr>
            <w:tcW w:w="1985" w:type="dxa"/>
          </w:tcPr>
          <w:p w14:paraId="50D91ED5" w14:textId="77777777" w:rsidR="008E3E1E" w:rsidRPr="009C54A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3480B5C9" w14:textId="77777777" w:rsidR="008E3E1E" w:rsidRPr="009C54A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47F29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8CAA2C8" w14:textId="77777777" w:rsidR="008E3E1E" w:rsidRPr="009C54A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 w:rsidRPr="000723AC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8E3E1E" w14:paraId="3607167E" w14:textId="77777777" w:rsidTr="00B03D2A">
        <w:tc>
          <w:tcPr>
            <w:tcW w:w="1985" w:type="dxa"/>
          </w:tcPr>
          <w:p w14:paraId="72A48048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2BDA3E72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47F29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6E9A71A7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 w:rsidRPr="000723AC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8E3E1E" w14:paraId="57105313" w14:textId="77777777" w:rsidTr="00B03D2A">
        <w:tc>
          <w:tcPr>
            <w:tcW w:w="1985" w:type="dxa"/>
          </w:tcPr>
          <w:p w14:paraId="48F6BF4F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14:paraId="3D1603E1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109FA1D6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 w:rsidRPr="000723AC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8E3E1E" w:rsidRPr="00983469" w14:paraId="359C3071" w14:textId="77777777" w:rsidTr="00B03D2A">
        <w:tc>
          <w:tcPr>
            <w:tcW w:w="1985" w:type="dxa"/>
          </w:tcPr>
          <w:p w14:paraId="284FF2EB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14:paraId="1E26F43F" w14:textId="77777777" w:rsidR="008E3E1E" w:rsidRPr="000723AC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5774C451" w14:textId="77777777" w:rsidR="008E3E1E" w:rsidRPr="00983469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 w:rsidRPr="000723AC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8E3E1E" w:rsidRPr="00983469" w14:paraId="1E41A228" w14:textId="77777777" w:rsidTr="00B03D2A">
        <w:tc>
          <w:tcPr>
            <w:tcW w:w="1985" w:type="dxa"/>
          </w:tcPr>
          <w:p w14:paraId="43FB30CC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528" w:type="dxa"/>
          </w:tcPr>
          <w:p w14:paraId="168BE278" w14:textId="77777777" w:rsidR="008E3E1E" w:rsidRPr="000723AC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0F7BDFB3" w14:textId="77777777" w:rsidR="008E3E1E" w:rsidRPr="00983469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 w:rsidRPr="000723AC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8E3E1E" w:rsidRPr="00983469" w14:paraId="3F7D406A" w14:textId="77777777" w:rsidTr="00B03D2A">
        <w:tc>
          <w:tcPr>
            <w:tcW w:w="1985" w:type="dxa"/>
          </w:tcPr>
          <w:p w14:paraId="56F6A0FC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528" w:type="dxa"/>
          </w:tcPr>
          <w:p w14:paraId="4E8AD630" w14:textId="77777777" w:rsidR="008E3E1E" w:rsidRPr="000723AC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3F47C5D5" w14:textId="77777777" w:rsidR="008E3E1E" w:rsidRPr="00983469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 w:rsidRPr="000723AC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8E3E1E" w:rsidRPr="00983469" w14:paraId="7D836A09" w14:textId="77777777" w:rsidTr="00B03D2A">
        <w:tc>
          <w:tcPr>
            <w:tcW w:w="1985" w:type="dxa"/>
          </w:tcPr>
          <w:p w14:paraId="431CF9A6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528" w:type="dxa"/>
          </w:tcPr>
          <w:p w14:paraId="49A238A9" w14:textId="77777777" w:rsidR="008E3E1E" w:rsidRPr="000723AC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6F647FB0" w14:textId="77777777" w:rsidR="008E3E1E" w:rsidRPr="00983469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 w:rsidRPr="000723AC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8E3E1E" w:rsidRPr="00983469" w14:paraId="1AC2705E" w14:textId="77777777" w:rsidTr="00B03D2A">
        <w:tc>
          <w:tcPr>
            <w:tcW w:w="1985" w:type="dxa"/>
          </w:tcPr>
          <w:p w14:paraId="3587D913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528" w:type="dxa"/>
          </w:tcPr>
          <w:p w14:paraId="379F86D8" w14:textId="77777777" w:rsidR="008E3E1E" w:rsidRPr="000723AC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7E04D73E" w14:textId="77777777" w:rsidR="008E3E1E" w:rsidRPr="00983469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 w:rsidRPr="000723AC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8E3E1E" w:rsidRPr="00983469" w14:paraId="64BAF826" w14:textId="77777777" w:rsidTr="00B03D2A">
        <w:tc>
          <w:tcPr>
            <w:tcW w:w="1985" w:type="dxa"/>
          </w:tcPr>
          <w:p w14:paraId="305D8FF4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11</w:t>
            </w:r>
          </w:p>
        </w:tc>
        <w:tc>
          <w:tcPr>
            <w:tcW w:w="5528" w:type="dxa"/>
          </w:tcPr>
          <w:p w14:paraId="10685A43" w14:textId="77777777" w:rsidR="008E3E1E" w:rsidRPr="000723AC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0E5B6EEB" w14:textId="77777777" w:rsidR="008E3E1E" w:rsidRPr="00983469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 w:rsidRPr="000723AC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8E3E1E" w:rsidRPr="00983469" w14:paraId="7A62D29D" w14:textId="77777777" w:rsidTr="00B03D2A">
        <w:tc>
          <w:tcPr>
            <w:tcW w:w="1985" w:type="dxa"/>
          </w:tcPr>
          <w:p w14:paraId="73CEAE48" w14:textId="77777777" w:rsidR="008E3E1E" w:rsidRPr="000723AC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12</w:t>
            </w:r>
          </w:p>
        </w:tc>
        <w:tc>
          <w:tcPr>
            <w:tcW w:w="5528" w:type="dxa"/>
          </w:tcPr>
          <w:p w14:paraId="5B00F03F" w14:textId="77777777" w:rsidR="008E3E1E" w:rsidRPr="000723AC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E0D96E6" w14:textId="77777777" w:rsidR="008E3E1E" w:rsidRPr="00983469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 w:rsidRPr="000723AC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8E3E1E" w:rsidRPr="00983469" w14:paraId="6EDBD9E9" w14:textId="77777777" w:rsidTr="00B03D2A">
        <w:tc>
          <w:tcPr>
            <w:tcW w:w="1985" w:type="dxa"/>
          </w:tcPr>
          <w:p w14:paraId="3C36C1CE" w14:textId="77777777" w:rsidR="008E3E1E" w:rsidRPr="000723AC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13</w:t>
            </w:r>
          </w:p>
        </w:tc>
        <w:tc>
          <w:tcPr>
            <w:tcW w:w="5528" w:type="dxa"/>
          </w:tcPr>
          <w:p w14:paraId="1BB5BD8D" w14:textId="77777777" w:rsidR="008E3E1E" w:rsidRPr="000723AC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635892A" w14:textId="77777777" w:rsidR="008E3E1E" w:rsidRPr="00983469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 w:rsidRPr="000723AC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8E3E1E" w:rsidRPr="00983469" w14:paraId="0985AF31" w14:textId="77777777" w:rsidTr="00B03D2A">
        <w:tc>
          <w:tcPr>
            <w:tcW w:w="1985" w:type="dxa"/>
          </w:tcPr>
          <w:p w14:paraId="0343AEB1" w14:textId="77777777" w:rsidR="008E3E1E" w:rsidRPr="000723AC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14</w:t>
            </w:r>
          </w:p>
        </w:tc>
        <w:tc>
          <w:tcPr>
            <w:tcW w:w="5528" w:type="dxa"/>
          </w:tcPr>
          <w:p w14:paraId="56917745" w14:textId="77777777" w:rsidR="008E3E1E" w:rsidRPr="000723AC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5996A09" w14:textId="77777777" w:rsidR="008E3E1E" w:rsidRPr="00983469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 w:rsidRPr="000723AC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8E3E1E" w:rsidRPr="00983469" w14:paraId="7838F867" w14:textId="77777777" w:rsidTr="00B03D2A">
        <w:tc>
          <w:tcPr>
            <w:tcW w:w="1985" w:type="dxa"/>
          </w:tcPr>
          <w:p w14:paraId="689EAF0F" w14:textId="77777777" w:rsidR="008E3E1E" w:rsidRPr="000723AC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15</w:t>
            </w:r>
          </w:p>
        </w:tc>
        <w:tc>
          <w:tcPr>
            <w:tcW w:w="5528" w:type="dxa"/>
          </w:tcPr>
          <w:p w14:paraId="2AAEBE7F" w14:textId="77777777" w:rsidR="008E3E1E" w:rsidRPr="000723AC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0CCEE522" w14:textId="77777777" w:rsidR="008E3E1E" w:rsidRPr="00983469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8E3E1E" w:rsidRPr="00983469" w14:paraId="0048CAE6" w14:textId="77777777" w:rsidTr="00B03D2A">
        <w:tc>
          <w:tcPr>
            <w:tcW w:w="1985" w:type="dxa"/>
          </w:tcPr>
          <w:p w14:paraId="3C9E8A51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16</w:t>
            </w:r>
          </w:p>
        </w:tc>
        <w:tc>
          <w:tcPr>
            <w:tcW w:w="5528" w:type="dxa"/>
          </w:tcPr>
          <w:p w14:paraId="292D2BDB" w14:textId="77777777" w:rsidR="008E3E1E" w:rsidRPr="000723AC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4F82FA6" w14:textId="77777777" w:rsidR="008E3E1E" w:rsidRPr="00983469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8E3E1E" w:rsidRPr="00983469" w14:paraId="10BBCD07" w14:textId="77777777" w:rsidTr="00B03D2A">
        <w:tc>
          <w:tcPr>
            <w:tcW w:w="1985" w:type="dxa"/>
          </w:tcPr>
          <w:p w14:paraId="039C99FF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17</w:t>
            </w:r>
          </w:p>
        </w:tc>
        <w:tc>
          <w:tcPr>
            <w:tcW w:w="5528" w:type="dxa"/>
          </w:tcPr>
          <w:p w14:paraId="29CC8735" w14:textId="77777777" w:rsidR="008E3E1E" w:rsidRPr="000723AC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66BCD9D" w14:textId="77777777" w:rsidR="008E3E1E" w:rsidRPr="00983469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14AACC6B" w14:textId="77777777" w:rsidR="00765BD6" w:rsidRPr="003F52FF" w:rsidRDefault="00765BD6" w:rsidP="00765BD6">
            <w:pPr>
              <w:pStyle w:val="Punktygwne"/>
              <w:spacing w:before="12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F52FF">
              <w:rPr>
                <w:rFonts w:ascii="Corbel" w:hAnsi="Corbel"/>
                <w:b w:val="0"/>
                <w:smallCaps w:val="0"/>
                <w:szCs w:val="24"/>
              </w:rPr>
              <w:t xml:space="preserve">W przypadku </w:t>
            </w:r>
            <w:r w:rsidRPr="008E3E1E">
              <w:rPr>
                <w:rFonts w:ascii="Corbel" w:hAnsi="Corbel"/>
                <w:smallCaps w:val="0"/>
                <w:szCs w:val="24"/>
              </w:rPr>
              <w:t>ćwiczeń</w:t>
            </w:r>
            <w:r w:rsidRPr="003F52FF">
              <w:rPr>
                <w:rFonts w:ascii="Corbel" w:hAnsi="Corbel"/>
                <w:b w:val="0"/>
                <w:smallCaps w:val="0"/>
                <w:szCs w:val="24"/>
              </w:rPr>
              <w:t xml:space="preserve"> – frekwencja na ćwiczeniach ustalana na podstawie listy obecności, aktywność na ćwiczeniach, wyniki ustalane na podstawie pisemnych prac studentów lub ustnej odpowiedzi, obserwacja w trakcie zajęć, gdzie ocena pozytywna osiągana jest w przypadku uzyskania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co najmniej 51% poprawnych odpowiedzi.</w:t>
            </w:r>
          </w:p>
          <w:p w14:paraId="7770D712" w14:textId="77777777" w:rsidR="00765BD6" w:rsidRDefault="00765BD6" w:rsidP="00765BD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F52FF">
              <w:rPr>
                <w:rFonts w:ascii="Corbel" w:hAnsi="Corbel"/>
                <w:b w:val="0"/>
                <w:smallCaps w:val="0"/>
                <w:szCs w:val="24"/>
              </w:rPr>
              <w:t xml:space="preserve">W przypadku </w:t>
            </w:r>
            <w:r w:rsidRPr="0026609B">
              <w:rPr>
                <w:rFonts w:ascii="Corbel" w:hAnsi="Corbel"/>
                <w:smallCaps w:val="0"/>
                <w:szCs w:val="24"/>
              </w:rPr>
              <w:t>egzaminu z przedmiotu</w:t>
            </w:r>
            <w:r w:rsidRPr="003F52FF">
              <w:rPr>
                <w:rFonts w:ascii="Corbel" w:hAnsi="Corbel"/>
                <w:b w:val="0"/>
                <w:smallCaps w:val="0"/>
                <w:szCs w:val="24"/>
              </w:rPr>
              <w:t xml:space="preserve"> – wyniki egzaminu ustalan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 na podstawie pisemnych prac </w:t>
            </w:r>
            <w:r w:rsidRPr="003F52FF">
              <w:rPr>
                <w:rFonts w:ascii="Corbel" w:hAnsi="Corbel"/>
                <w:b w:val="0"/>
                <w:smallCaps w:val="0"/>
                <w:szCs w:val="24"/>
              </w:rPr>
              <w:t xml:space="preserve">studentów lub ustnej odpowiedzi, gdzie ocena pozytywna osiągana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w przypadku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uzyskania co najmniej 51</w:t>
            </w:r>
            <w:r w:rsidRPr="003F52FF">
              <w:rPr>
                <w:rFonts w:ascii="Corbel" w:hAnsi="Corbel"/>
                <w:b w:val="0"/>
                <w:smallCaps w:val="0"/>
                <w:szCs w:val="24"/>
              </w:rPr>
              <w:t>% poprawnych odpowiedzi. Kryteria oceny: kompletność odpowiedzi, poprawna terminologia, aktualny stan prawny.</w:t>
            </w:r>
          </w:p>
          <w:p w14:paraId="2BB5D64F" w14:textId="3DD7A391" w:rsidR="0085747A" w:rsidRPr="00B169DF" w:rsidRDefault="0085747A" w:rsidP="008E3E1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0923D7D">
        <w:tc>
          <w:tcPr>
            <w:tcW w:w="496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B07ED46" w14:textId="77777777" w:rsidR="008E3E1E" w:rsidRPr="003F52FF" w:rsidRDefault="008E3E1E" w:rsidP="008E3E1E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Wykład – 6</w:t>
            </w:r>
            <w:r w:rsidRPr="003F52FF">
              <w:rPr>
                <w:rFonts w:ascii="Corbel" w:eastAsia="Cambria" w:hAnsi="Corbel"/>
                <w:sz w:val="24"/>
                <w:szCs w:val="24"/>
              </w:rPr>
              <w:t>0 godz.</w:t>
            </w:r>
          </w:p>
          <w:p w14:paraId="3A344839" w14:textId="0A268687" w:rsidR="0085747A" w:rsidRPr="00B169DF" w:rsidRDefault="008E3E1E" w:rsidP="008E3E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F52FF">
              <w:rPr>
                <w:rFonts w:ascii="Corbel" w:eastAsia="Cambria" w:hAnsi="Corbel"/>
                <w:sz w:val="24"/>
                <w:szCs w:val="24"/>
              </w:rPr>
              <w:t>Ćwiczenia – 60 godz.</w:t>
            </w:r>
          </w:p>
        </w:tc>
      </w:tr>
      <w:tr w:rsidR="00C61DC5" w:rsidRPr="00B169DF" w14:paraId="2A4AABEF" w14:textId="77777777" w:rsidTr="00923D7D">
        <w:tc>
          <w:tcPr>
            <w:tcW w:w="4962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3CF7F11" w14:textId="49815FD9" w:rsidR="00C61DC5" w:rsidRPr="00B169DF" w:rsidRDefault="008E3E1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zaliczeniach i egzaminie 4 godz.</w:t>
            </w:r>
          </w:p>
        </w:tc>
      </w:tr>
      <w:tr w:rsidR="00C61DC5" w:rsidRPr="00B169DF" w14:paraId="3796D0EB" w14:textId="77777777" w:rsidTr="00923D7D">
        <w:tc>
          <w:tcPr>
            <w:tcW w:w="4962" w:type="dxa"/>
          </w:tcPr>
          <w:p w14:paraId="0DB2B3D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3E3072C" w14:textId="556B01E9" w:rsidR="008E3E1E" w:rsidRDefault="008E3E1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40831518" w14:textId="526230CE" w:rsidR="008E3E1E" w:rsidRDefault="008E3E1E" w:rsidP="008E3E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zajęć : 65 godz.</w:t>
            </w:r>
          </w:p>
          <w:p w14:paraId="0535356B" w14:textId="73E04684" w:rsidR="00C61DC5" w:rsidRPr="008E3E1E" w:rsidRDefault="008E3E1E" w:rsidP="008E3E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egzaminu: 65 godz.</w:t>
            </w:r>
          </w:p>
        </w:tc>
      </w:tr>
      <w:tr w:rsidR="0085747A" w:rsidRPr="00B169DF" w14:paraId="1ADE6CE7" w14:textId="77777777" w:rsidTr="00923D7D">
        <w:tc>
          <w:tcPr>
            <w:tcW w:w="4962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47719D" w14:textId="7DFE35B4" w:rsidR="0085747A" w:rsidRPr="00B169DF" w:rsidRDefault="008E3E1E" w:rsidP="008E3E1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254</w:t>
            </w:r>
          </w:p>
        </w:tc>
      </w:tr>
      <w:tr w:rsidR="0085747A" w:rsidRPr="00B169DF" w14:paraId="071C4E58" w14:textId="77777777" w:rsidTr="00923D7D">
        <w:tc>
          <w:tcPr>
            <w:tcW w:w="496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1C5F2F0E" w:rsidR="0085747A" w:rsidRPr="00B169DF" w:rsidRDefault="008E3E1E" w:rsidP="008E3E1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0A9CFEE3" w:rsidR="0085747A" w:rsidRPr="00B169DF" w:rsidRDefault="008E3E1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43EAF2ED" w:rsidR="0085747A" w:rsidRPr="00B169DF" w:rsidRDefault="008E3E1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765BD6" w:rsidRPr="0026609B" w14:paraId="4BEE5F60" w14:textId="77777777" w:rsidTr="00B03D2A">
        <w:trPr>
          <w:trHeight w:val="397"/>
        </w:trPr>
        <w:tc>
          <w:tcPr>
            <w:tcW w:w="7513" w:type="dxa"/>
          </w:tcPr>
          <w:p w14:paraId="4DAD15C7" w14:textId="77777777" w:rsidR="00765BD6" w:rsidRDefault="00765BD6" w:rsidP="00B03D2A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F791F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04295FDE" w14:textId="77777777" w:rsidR="00765BD6" w:rsidRPr="008F791F" w:rsidRDefault="00765BD6" w:rsidP="00B03D2A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424F82B1" w14:textId="77777777" w:rsidR="00765BD6" w:rsidRPr="003F52FF" w:rsidRDefault="00765BD6" w:rsidP="00B03D2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3F52FF">
              <w:rPr>
                <w:rFonts w:ascii="Corbel" w:eastAsia="Cambria" w:hAnsi="Corbel"/>
              </w:rPr>
              <w:t xml:space="preserve">E. Ura, </w:t>
            </w:r>
            <w:r w:rsidRPr="003F52FF">
              <w:rPr>
                <w:rFonts w:ascii="Corbel" w:eastAsia="Cambria" w:hAnsi="Corbel"/>
                <w:i/>
                <w:iCs/>
              </w:rPr>
              <w:t xml:space="preserve">Prawo administracyjne, </w:t>
            </w:r>
            <w:r w:rsidRPr="003F52FF">
              <w:rPr>
                <w:rFonts w:ascii="Corbel" w:eastAsia="Cambria" w:hAnsi="Corbel"/>
              </w:rPr>
              <w:t>Wydaw</w:t>
            </w:r>
            <w:r>
              <w:rPr>
                <w:rFonts w:ascii="Corbel" w:eastAsia="Cambria" w:hAnsi="Corbel"/>
              </w:rPr>
              <w:t>nictwo Wolters Kluwer, Warszawa 2021</w:t>
            </w:r>
            <w:r w:rsidRPr="003F52FF">
              <w:rPr>
                <w:rFonts w:ascii="Corbel" w:eastAsia="Cambria" w:hAnsi="Corbel"/>
              </w:rPr>
              <w:t>,</w:t>
            </w:r>
          </w:p>
          <w:p w14:paraId="7F559F3B" w14:textId="77777777" w:rsidR="00765BD6" w:rsidRPr="003F52FF" w:rsidRDefault="00765BD6" w:rsidP="00B03D2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3F52FF">
              <w:rPr>
                <w:rFonts w:ascii="Corbel" w:eastAsia="Cambria" w:hAnsi="Corbel"/>
              </w:rPr>
              <w:t>M. Wierzbowski</w:t>
            </w:r>
            <w:r>
              <w:rPr>
                <w:rFonts w:ascii="Corbel" w:eastAsia="Cambria" w:hAnsi="Corbel"/>
              </w:rPr>
              <w:t>, J. Jagielski</w:t>
            </w:r>
            <w:r w:rsidRPr="003F52FF">
              <w:rPr>
                <w:rFonts w:ascii="Corbel" w:eastAsia="Cambria" w:hAnsi="Corbel"/>
              </w:rPr>
              <w:t xml:space="preserve"> (red.), </w:t>
            </w:r>
            <w:r w:rsidRPr="003F52FF">
              <w:rPr>
                <w:rFonts w:ascii="Corbel" w:eastAsia="Cambria" w:hAnsi="Corbel"/>
                <w:i/>
                <w:iCs/>
              </w:rPr>
              <w:t>Prawo administracyjne</w:t>
            </w:r>
            <w:r w:rsidRPr="003F52FF">
              <w:rPr>
                <w:rFonts w:ascii="Corbel" w:eastAsia="Cambria" w:hAnsi="Corbel"/>
              </w:rPr>
              <w:t>, Wydawnictwo</w:t>
            </w:r>
            <w:r>
              <w:rPr>
                <w:rFonts w:ascii="Corbel" w:eastAsia="Cambria" w:hAnsi="Corbel"/>
              </w:rPr>
              <w:t xml:space="preserve"> Wolters Kluwer, Warszawa 2022</w:t>
            </w:r>
            <w:r w:rsidRPr="003F52FF">
              <w:rPr>
                <w:rFonts w:ascii="Corbel" w:eastAsia="Cambria" w:hAnsi="Corbel"/>
              </w:rPr>
              <w:t>,</w:t>
            </w:r>
          </w:p>
          <w:p w14:paraId="12CA9FF5" w14:textId="77777777" w:rsidR="00765BD6" w:rsidRPr="003F52FF" w:rsidRDefault="00765BD6" w:rsidP="00B03D2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3F52FF">
              <w:rPr>
                <w:rFonts w:ascii="Corbel" w:eastAsia="Cambria" w:hAnsi="Corbel"/>
              </w:rPr>
              <w:t xml:space="preserve">Z. Niewiadomski (red.), </w:t>
            </w:r>
            <w:r w:rsidRPr="003F52FF">
              <w:rPr>
                <w:rFonts w:ascii="Corbel" w:eastAsia="Cambria" w:hAnsi="Corbel"/>
                <w:i/>
                <w:iCs/>
              </w:rPr>
              <w:t>Prawo administracyjne</w:t>
            </w:r>
            <w:r w:rsidRPr="003F52FF">
              <w:rPr>
                <w:rFonts w:ascii="Corbel" w:eastAsia="Cambria" w:hAnsi="Corbel"/>
              </w:rPr>
              <w:t xml:space="preserve">, Wyd.6, Wydawnictwo </w:t>
            </w:r>
            <w:proofErr w:type="spellStart"/>
            <w:r w:rsidRPr="003F52FF">
              <w:rPr>
                <w:rFonts w:ascii="Corbel" w:eastAsia="Cambria" w:hAnsi="Corbel"/>
              </w:rPr>
              <w:t>LexisNexis</w:t>
            </w:r>
            <w:proofErr w:type="spellEnd"/>
            <w:r w:rsidRPr="003F52FF">
              <w:rPr>
                <w:rFonts w:ascii="Corbel" w:eastAsia="Cambria" w:hAnsi="Corbel"/>
              </w:rPr>
              <w:t>, Warszawa 2013,</w:t>
            </w:r>
          </w:p>
          <w:p w14:paraId="026747DC" w14:textId="77777777" w:rsidR="00765BD6" w:rsidRPr="003F52FF" w:rsidRDefault="00765BD6" w:rsidP="00B03D2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3F52FF">
              <w:rPr>
                <w:rFonts w:ascii="Corbel" w:eastAsia="Cambria" w:hAnsi="Corbel"/>
              </w:rPr>
              <w:t xml:space="preserve">J. Zimmermann, </w:t>
            </w:r>
            <w:r>
              <w:rPr>
                <w:rFonts w:ascii="Corbel" w:eastAsia="Cambria" w:hAnsi="Corbel"/>
                <w:i/>
                <w:iCs/>
              </w:rPr>
              <w:t>Prawo administracyjne</w:t>
            </w:r>
            <w:r>
              <w:rPr>
                <w:rFonts w:ascii="Corbel" w:eastAsia="Cambria" w:hAnsi="Corbel"/>
              </w:rPr>
              <w:t>, Wolters Kluwer, Warszawa 2022</w:t>
            </w:r>
            <w:r w:rsidRPr="003F52FF">
              <w:rPr>
                <w:rFonts w:ascii="Corbel" w:eastAsia="Cambria" w:hAnsi="Corbel"/>
              </w:rPr>
              <w:t>,</w:t>
            </w:r>
          </w:p>
          <w:p w14:paraId="4F3C6BD5" w14:textId="77777777" w:rsidR="00765BD6" w:rsidRPr="003F52FF" w:rsidRDefault="00765BD6" w:rsidP="00B03D2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3F52FF">
              <w:rPr>
                <w:rFonts w:ascii="Corbel" w:eastAsia="Cambria" w:hAnsi="Corbel" w:cs="Times-Roman"/>
                <w:lang w:eastAsia="pl-PL"/>
              </w:rPr>
              <w:t xml:space="preserve">A. </w:t>
            </w:r>
            <w:proofErr w:type="spellStart"/>
            <w:r w:rsidRPr="003F52FF">
              <w:rPr>
                <w:rFonts w:ascii="Corbel" w:eastAsia="Cambria" w:hAnsi="Corbel" w:cs="Times-Roman"/>
                <w:lang w:eastAsia="pl-PL"/>
              </w:rPr>
              <w:t>Bła</w:t>
            </w:r>
            <w:r w:rsidRPr="003F52FF">
              <w:rPr>
                <w:rFonts w:ascii="Corbel" w:eastAsia="Cambria" w:hAnsi="Corbel" w:cs="TT196C6o00"/>
                <w:lang w:eastAsia="pl-PL"/>
              </w:rPr>
              <w:t>ś</w:t>
            </w:r>
            <w:proofErr w:type="spellEnd"/>
            <w:r w:rsidRPr="003F52FF">
              <w:rPr>
                <w:rFonts w:ascii="Corbel" w:eastAsia="Cambria" w:hAnsi="Corbel" w:cs="Times-Roman"/>
                <w:lang w:eastAsia="pl-PL"/>
              </w:rPr>
              <w:t>, J. Bo</w:t>
            </w:r>
            <w:r w:rsidRPr="003F52FF">
              <w:rPr>
                <w:rFonts w:ascii="Corbel" w:eastAsia="Cambria" w:hAnsi="Corbel" w:cs="TT196C6o00"/>
                <w:lang w:eastAsia="pl-PL"/>
              </w:rPr>
              <w:t>ć</w:t>
            </w:r>
            <w:r w:rsidRPr="003F52FF">
              <w:rPr>
                <w:rFonts w:ascii="Corbel" w:eastAsia="Cambria" w:hAnsi="Corbel" w:cs="Times-Roman"/>
                <w:lang w:eastAsia="pl-PL"/>
              </w:rPr>
              <w:t>, J. Je</w:t>
            </w:r>
            <w:r w:rsidRPr="003F52FF">
              <w:rPr>
                <w:rFonts w:ascii="Corbel" w:eastAsia="Cambria" w:hAnsi="Corbel" w:cs="TT196C6o00"/>
                <w:lang w:eastAsia="pl-PL"/>
              </w:rPr>
              <w:t>ż</w:t>
            </w:r>
            <w:r w:rsidRPr="003F52FF">
              <w:rPr>
                <w:rFonts w:ascii="Corbel" w:eastAsia="Cambria" w:hAnsi="Corbel" w:cs="Times-Roman"/>
                <w:lang w:eastAsia="pl-PL"/>
              </w:rPr>
              <w:t xml:space="preserve">ewski, </w:t>
            </w:r>
            <w:r w:rsidRPr="003F52FF">
              <w:rPr>
                <w:rFonts w:ascii="Corbel" w:eastAsia="Cambria" w:hAnsi="Corbel" w:cs="Times-Italic"/>
                <w:i/>
                <w:iCs/>
                <w:lang w:eastAsia="pl-PL"/>
              </w:rPr>
              <w:t xml:space="preserve">Administracja publiczna, </w:t>
            </w:r>
            <w:r w:rsidRPr="003F52FF">
              <w:rPr>
                <w:rFonts w:ascii="Corbel" w:eastAsia="Cambria" w:hAnsi="Corbel" w:cs="Times-Roman"/>
                <w:lang w:eastAsia="pl-PL"/>
              </w:rPr>
              <w:t>Wyd. 4, Kolonia Limited 2004,</w:t>
            </w:r>
          </w:p>
          <w:p w14:paraId="5C01AAF6" w14:textId="77777777" w:rsidR="00765BD6" w:rsidRPr="0026609B" w:rsidRDefault="00765BD6" w:rsidP="00B03D2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3F52FF">
              <w:rPr>
                <w:rFonts w:ascii="Corbel" w:eastAsia="Cambria" w:hAnsi="Corbel" w:cs="Times-Roman"/>
                <w:lang w:eastAsia="pl-PL"/>
              </w:rPr>
              <w:t>J. Bo</w:t>
            </w:r>
            <w:r w:rsidRPr="003F52FF">
              <w:rPr>
                <w:rFonts w:ascii="Corbel" w:eastAsia="Cambria" w:hAnsi="Corbel" w:cs="TT196C6o00"/>
                <w:lang w:eastAsia="pl-PL"/>
              </w:rPr>
              <w:t xml:space="preserve">ć </w:t>
            </w:r>
            <w:r w:rsidRPr="003F52FF">
              <w:rPr>
                <w:rFonts w:ascii="Corbel" w:eastAsia="Cambria" w:hAnsi="Corbel" w:cs="Times-Roman"/>
                <w:lang w:eastAsia="pl-PL"/>
              </w:rPr>
              <w:t xml:space="preserve">(red.) </w:t>
            </w:r>
            <w:r w:rsidRPr="003F52FF">
              <w:rPr>
                <w:rFonts w:ascii="Corbel" w:eastAsia="Cambria" w:hAnsi="Corbel" w:cs="Times-Italic"/>
                <w:i/>
                <w:iCs/>
                <w:lang w:eastAsia="pl-PL"/>
              </w:rPr>
              <w:t xml:space="preserve">Prawo administracyjne, </w:t>
            </w:r>
            <w:r w:rsidRPr="003F52FF">
              <w:rPr>
                <w:rFonts w:ascii="Corbel" w:eastAsia="Cambria" w:hAnsi="Corbel" w:cs="Times-Roman"/>
                <w:lang w:eastAsia="pl-PL"/>
              </w:rPr>
              <w:t>Wyd.13, Kolonia Limited 2010.</w:t>
            </w:r>
          </w:p>
          <w:p w14:paraId="47089561" w14:textId="77777777" w:rsidR="00765BD6" w:rsidRPr="0026609B" w:rsidRDefault="00765BD6" w:rsidP="00B03D2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K. Kędzierski, E. Kubas, </w:t>
            </w:r>
            <w:r w:rsidRPr="00784C6E">
              <w:rPr>
                <w:rFonts w:eastAsia="Cambria"/>
                <w:i/>
              </w:rPr>
              <w:t>Prawo administracyjne: testy, kazusy, pytania sprawdzające</w:t>
            </w:r>
            <w:r>
              <w:rPr>
                <w:rFonts w:eastAsia="Cambria"/>
              </w:rPr>
              <w:t>, Wolters Kluwer, Warszawa 2022.</w:t>
            </w:r>
          </w:p>
          <w:p w14:paraId="2F57874D" w14:textId="77777777" w:rsidR="00765BD6" w:rsidRPr="0026609B" w:rsidRDefault="00765BD6" w:rsidP="00B03D2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>
              <w:rPr>
                <w:rFonts w:ascii="Corbel" w:eastAsia="Cambria" w:hAnsi="Corbel" w:cs="Times-Roman"/>
                <w:lang w:eastAsia="pl-PL"/>
              </w:rPr>
              <w:t>J. Sługocki, Prawo Administracyjne. Zagadnienia ustrojowe, Wolters Kluwer, Warszawa 2023.</w:t>
            </w:r>
          </w:p>
        </w:tc>
      </w:tr>
      <w:tr w:rsidR="00765BD6" w:rsidRPr="00800766" w14:paraId="36A65BDA" w14:textId="77777777" w:rsidTr="00B03D2A">
        <w:trPr>
          <w:trHeight w:val="397"/>
        </w:trPr>
        <w:tc>
          <w:tcPr>
            <w:tcW w:w="7513" w:type="dxa"/>
          </w:tcPr>
          <w:p w14:paraId="12CDCDE1" w14:textId="77777777" w:rsidR="00765BD6" w:rsidRDefault="00765BD6" w:rsidP="00B03D2A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F791F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7C5FE8B5" w14:textId="77777777" w:rsidR="00765BD6" w:rsidRPr="008F791F" w:rsidRDefault="00765BD6" w:rsidP="00B03D2A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066F5BE6" w14:textId="77777777" w:rsidR="00765BD6" w:rsidRPr="00731A24" w:rsidRDefault="00765BD6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  <w:b/>
              </w:rPr>
            </w:pPr>
            <w:r w:rsidRPr="00731A24">
              <w:rPr>
                <w:rFonts w:eastAsia="Cambria" w:cs="Times-Roman"/>
                <w:lang w:eastAsia="pl-PL"/>
              </w:rPr>
              <w:t xml:space="preserve">J. Jagielski, </w:t>
            </w:r>
            <w:r w:rsidRPr="00731A24">
              <w:rPr>
                <w:rFonts w:eastAsia="Cambria" w:cs="Times-Italic"/>
                <w:i/>
                <w:iCs/>
                <w:lang w:eastAsia="pl-PL"/>
              </w:rPr>
              <w:t xml:space="preserve">Kontrola administracji publicznej, </w:t>
            </w:r>
            <w:r w:rsidRPr="00731A24">
              <w:rPr>
                <w:rFonts w:eastAsia="Cambria" w:cs="Times-Roman"/>
                <w:lang w:eastAsia="pl-PL"/>
              </w:rPr>
              <w:t>Wyd. LexisNexis, Warszawa 2007,</w:t>
            </w:r>
            <w:r w:rsidRPr="00731A24">
              <w:rPr>
                <w:rFonts w:eastAsia="Cambria"/>
                <w:b/>
              </w:rPr>
              <w:t xml:space="preserve"> </w:t>
            </w:r>
          </w:p>
          <w:p w14:paraId="792528A5" w14:textId="77777777" w:rsidR="00765BD6" w:rsidRPr="00731A24" w:rsidRDefault="00765BD6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  <w:b/>
              </w:rPr>
            </w:pPr>
            <w:r w:rsidRPr="00731A24">
              <w:rPr>
                <w:rFonts w:eastAsia="Cambria" w:cs="Times-Roman"/>
                <w:lang w:eastAsia="pl-PL"/>
              </w:rPr>
              <w:t xml:space="preserve">S. Fundowicz, </w:t>
            </w:r>
            <w:r w:rsidRPr="00731A24">
              <w:rPr>
                <w:rFonts w:eastAsia="Cambria" w:cs="Times-Italic"/>
                <w:i/>
                <w:iCs/>
                <w:lang w:eastAsia="pl-PL"/>
              </w:rPr>
              <w:t>Decentralizacja administracji publicznej w Polsce</w:t>
            </w:r>
            <w:r w:rsidRPr="00731A24">
              <w:rPr>
                <w:rFonts w:eastAsia="Cambria" w:cs="Times-Roman"/>
                <w:lang w:eastAsia="pl-PL"/>
              </w:rPr>
              <w:t>, Lublin 2005,</w:t>
            </w:r>
          </w:p>
          <w:p w14:paraId="21953495" w14:textId="77777777" w:rsidR="00765BD6" w:rsidRPr="00731A24" w:rsidRDefault="00765BD6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  <w:b/>
              </w:rPr>
            </w:pPr>
            <w:r w:rsidRPr="00731A24">
              <w:rPr>
                <w:rFonts w:eastAsia="Cambria" w:cs="Times-Roman"/>
                <w:lang w:eastAsia="pl-PL"/>
              </w:rPr>
              <w:lastRenderedPageBreak/>
              <w:t xml:space="preserve">B. Dolnicki, </w:t>
            </w:r>
            <w:r w:rsidRPr="00731A24">
              <w:rPr>
                <w:rFonts w:eastAsia="Cambria" w:cs="Times-Italic"/>
                <w:i/>
                <w:iCs/>
                <w:lang w:eastAsia="pl-PL"/>
              </w:rPr>
              <w:t>Samorz</w:t>
            </w:r>
            <w:r w:rsidRPr="00731A24">
              <w:rPr>
                <w:rFonts w:eastAsia="Cambria" w:cs="TT196D5o00"/>
                <w:lang w:eastAsia="pl-PL"/>
              </w:rPr>
              <w:t>ą</w:t>
            </w:r>
            <w:r w:rsidRPr="00731A24">
              <w:rPr>
                <w:rFonts w:eastAsia="Cambria" w:cs="Times-Italic"/>
                <w:i/>
                <w:iCs/>
                <w:lang w:eastAsia="pl-PL"/>
              </w:rPr>
              <w:t>d terytorialny</w:t>
            </w:r>
            <w:r>
              <w:rPr>
                <w:rFonts w:eastAsia="Cambria" w:cs="Times-Roman"/>
                <w:lang w:eastAsia="pl-PL"/>
              </w:rPr>
              <w:t>, Wolters Kluwer 2019</w:t>
            </w:r>
            <w:r w:rsidRPr="00731A24">
              <w:rPr>
                <w:rFonts w:eastAsia="Cambria" w:cs="Times-Roman"/>
                <w:lang w:eastAsia="pl-PL"/>
              </w:rPr>
              <w:t>,</w:t>
            </w:r>
          </w:p>
          <w:p w14:paraId="740F0EAB" w14:textId="77777777" w:rsidR="00765BD6" w:rsidRPr="00731A24" w:rsidRDefault="00765BD6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  <w:b/>
              </w:rPr>
            </w:pPr>
            <w:r w:rsidRPr="00731A24">
              <w:rPr>
                <w:rFonts w:eastAsia="Cambria" w:cs="Times-Roman"/>
                <w:lang w:eastAsia="pl-PL"/>
              </w:rPr>
              <w:t xml:space="preserve">J. S. </w:t>
            </w:r>
            <w:proofErr w:type="spellStart"/>
            <w:r w:rsidRPr="00731A24">
              <w:rPr>
                <w:rFonts w:eastAsia="Cambria" w:cs="Times-Roman"/>
                <w:lang w:eastAsia="pl-PL"/>
              </w:rPr>
              <w:t>Langrod</w:t>
            </w:r>
            <w:proofErr w:type="spellEnd"/>
            <w:r w:rsidRPr="00731A24">
              <w:rPr>
                <w:rFonts w:eastAsia="Cambria" w:cs="Times-Roman"/>
                <w:lang w:eastAsia="pl-PL"/>
              </w:rPr>
              <w:t xml:space="preserve">, </w:t>
            </w:r>
            <w:r w:rsidRPr="00731A24">
              <w:rPr>
                <w:rFonts w:eastAsia="Cambria" w:cs="Times-Italic"/>
                <w:i/>
                <w:iCs/>
                <w:lang w:eastAsia="pl-PL"/>
              </w:rPr>
              <w:t>Instytucje prawa administracyjnego. Zarys cz</w:t>
            </w:r>
            <w:r w:rsidRPr="00731A24">
              <w:rPr>
                <w:rFonts w:eastAsia="Cambria" w:cs="TT196D5o00"/>
                <w:lang w:eastAsia="pl-PL"/>
              </w:rPr>
              <w:t>ęś</w:t>
            </w:r>
            <w:r w:rsidRPr="00731A24">
              <w:rPr>
                <w:rFonts w:eastAsia="Cambria" w:cs="Times-Italic"/>
                <w:i/>
                <w:iCs/>
                <w:lang w:eastAsia="pl-PL"/>
              </w:rPr>
              <w:t>ci ogólnej</w:t>
            </w:r>
            <w:r w:rsidRPr="00731A24">
              <w:rPr>
                <w:rFonts w:eastAsia="Cambria" w:cs="Times-Roman"/>
                <w:lang w:eastAsia="pl-PL"/>
              </w:rPr>
              <w:t>. Reprint, Zakamycze 2003,</w:t>
            </w:r>
          </w:p>
          <w:p w14:paraId="00B2AE76" w14:textId="77777777" w:rsidR="00765BD6" w:rsidRPr="00731A24" w:rsidRDefault="00765BD6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  <w:b/>
              </w:rPr>
            </w:pPr>
            <w:r w:rsidRPr="00731A24">
              <w:rPr>
                <w:rFonts w:eastAsia="Cambria" w:cs="Times-Roman"/>
                <w:lang w:eastAsia="pl-PL"/>
              </w:rPr>
              <w:t>T. B</w:t>
            </w:r>
            <w:r w:rsidRPr="00731A24">
              <w:rPr>
                <w:rFonts w:eastAsia="Cambria" w:cs="TT196C6o00"/>
                <w:lang w:eastAsia="pl-PL"/>
              </w:rPr>
              <w:t>ą</w:t>
            </w:r>
            <w:r w:rsidRPr="00731A24">
              <w:rPr>
                <w:rFonts w:eastAsia="Cambria" w:cs="Times-Roman"/>
                <w:lang w:eastAsia="pl-PL"/>
              </w:rPr>
              <w:t xml:space="preserve">kowski, </w:t>
            </w:r>
            <w:r w:rsidRPr="00731A24">
              <w:rPr>
                <w:rFonts w:eastAsia="Cambria" w:cs="Times-Italic"/>
                <w:i/>
                <w:iCs/>
                <w:lang w:eastAsia="pl-PL"/>
              </w:rPr>
              <w:t xml:space="preserve">Administracyjnoprawna sytuacja jednostki w </w:t>
            </w:r>
            <w:r w:rsidRPr="00731A24">
              <w:rPr>
                <w:rFonts w:eastAsia="Cambria" w:cs="TT196D5o00"/>
                <w:lang w:eastAsia="pl-PL"/>
              </w:rPr>
              <w:t>ś</w:t>
            </w:r>
            <w:r w:rsidRPr="00731A24">
              <w:rPr>
                <w:rFonts w:eastAsia="Cambria" w:cs="Times-Italic"/>
                <w:i/>
                <w:iCs/>
                <w:lang w:eastAsia="pl-PL"/>
              </w:rPr>
              <w:t>wietle zasady pomocniczo</w:t>
            </w:r>
            <w:r w:rsidRPr="00731A24">
              <w:rPr>
                <w:rFonts w:eastAsia="Cambria" w:cs="TT196D5o00"/>
                <w:lang w:eastAsia="pl-PL"/>
              </w:rPr>
              <w:t>ś</w:t>
            </w:r>
            <w:r w:rsidRPr="00731A24">
              <w:rPr>
                <w:rFonts w:eastAsia="Cambria" w:cs="Times-Italic"/>
                <w:i/>
                <w:iCs/>
                <w:lang w:eastAsia="pl-PL"/>
              </w:rPr>
              <w:t xml:space="preserve">ci, </w:t>
            </w:r>
            <w:r w:rsidRPr="00731A24">
              <w:rPr>
                <w:rFonts w:eastAsia="Cambria" w:cs="Times-Roman"/>
                <w:lang w:eastAsia="pl-PL"/>
              </w:rPr>
              <w:t>Wolters Kluwer</w:t>
            </w:r>
            <w:r w:rsidRPr="00731A24">
              <w:rPr>
                <w:rFonts w:eastAsia="Cambria"/>
                <w:b/>
              </w:rPr>
              <w:t xml:space="preserve"> </w:t>
            </w:r>
            <w:r w:rsidRPr="00731A24">
              <w:rPr>
                <w:rFonts w:eastAsia="Cambria" w:cs="Times-Roman"/>
                <w:lang w:eastAsia="pl-PL"/>
              </w:rPr>
              <w:t>2007,</w:t>
            </w:r>
          </w:p>
          <w:p w14:paraId="61DB8D8D" w14:textId="77777777" w:rsidR="00765BD6" w:rsidRPr="009F7D09" w:rsidRDefault="00765BD6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  <w:b/>
              </w:rPr>
            </w:pPr>
            <w:r w:rsidRPr="00731A24">
              <w:rPr>
                <w:rFonts w:eastAsia="Cambria" w:cs="Times-Roman"/>
                <w:lang w:eastAsia="pl-PL"/>
              </w:rPr>
              <w:t xml:space="preserve">J. Zimmermann (red.), </w:t>
            </w:r>
            <w:r w:rsidRPr="00731A24">
              <w:rPr>
                <w:rFonts w:eastAsia="Cambria" w:cs="Times-Italic"/>
                <w:i/>
                <w:iCs/>
                <w:lang w:eastAsia="pl-PL"/>
              </w:rPr>
              <w:t xml:space="preserve">Koncepcja systemu prawa administracyjnego, </w:t>
            </w:r>
            <w:r w:rsidRPr="00731A24">
              <w:rPr>
                <w:rFonts w:eastAsia="Cambria" w:cs="Times-Roman"/>
                <w:lang w:eastAsia="pl-PL"/>
              </w:rPr>
              <w:t>Wolters Kluwer 2007,</w:t>
            </w:r>
          </w:p>
          <w:p w14:paraId="3ED24C44" w14:textId="77777777" w:rsidR="00765BD6" w:rsidRDefault="00765BD6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J. Jagielski, M. Wierzbowski, </w:t>
            </w:r>
            <w:r w:rsidRPr="00F77916">
              <w:rPr>
                <w:rFonts w:eastAsia="Cambria"/>
                <w:i/>
              </w:rPr>
              <w:t>Prawo administracyjne dziś i jutro</w:t>
            </w:r>
            <w:r>
              <w:rPr>
                <w:rFonts w:eastAsia="Cambria"/>
              </w:rPr>
              <w:t xml:space="preserve">, </w:t>
            </w:r>
            <w:r w:rsidRPr="00507EF0">
              <w:rPr>
                <w:rFonts w:eastAsia="Cambria"/>
              </w:rPr>
              <w:t>Wolters Kluwer Polska</w:t>
            </w:r>
            <w:r>
              <w:rPr>
                <w:rFonts w:eastAsia="Cambria"/>
              </w:rPr>
              <w:t xml:space="preserve"> 2018,</w:t>
            </w:r>
          </w:p>
          <w:p w14:paraId="24C49D2E" w14:textId="77777777" w:rsidR="00765BD6" w:rsidRDefault="00765BD6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J.</w:t>
            </w:r>
            <w:r w:rsidRPr="00507EF0">
              <w:rPr>
                <w:rFonts w:eastAsia="Cambria"/>
              </w:rPr>
              <w:t xml:space="preserve"> Korczak (red.)</w:t>
            </w:r>
            <w:r>
              <w:rPr>
                <w:rFonts w:eastAsia="Cambria"/>
              </w:rPr>
              <w:t xml:space="preserve">, </w:t>
            </w:r>
            <w:r w:rsidRPr="00507EF0">
              <w:rPr>
                <w:rFonts w:eastAsia="Cambria"/>
              </w:rPr>
              <w:t xml:space="preserve">Prawo CCCXXVII. </w:t>
            </w:r>
            <w:r w:rsidRPr="00F77916">
              <w:rPr>
                <w:rFonts w:eastAsia="Cambria"/>
                <w:i/>
              </w:rPr>
              <w:t>Sto lat polskiej administracji publicznej</w:t>
            </w:r>
            <w:r>
              <w:rPr>
                <w:rFonts w:eastAsia="Cambria"/>
              </w:rPr>
              <w:t>, 2019,</w:t>
            </w:r>
          </w:p>
          <w:p w14:paraId="25CEA456" w14:textId="77777777" w:rsidR="00765BD6" w:rsidRDefault="00765BD6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B. Jaworska-Dębska, Z. Duniewska, M. Kasiński, E. Olejniczak-Szałowska, R. Michalska-</w:t>
            </w:r>
            <w:proofErr w:type="spellStart"/>
            <w:r>
              <w:rPr>
                <w:rFonts w:eastAsia="Cambria"/>
              </w:rPr>
              <w:t>Badziak</w:t>
            </w:r>
            <w:proofErr w:type="spellEnd"/>
            <w:r>
              <w:rPr>
                <w:rFonts w:eastAsia="Cambria"/>
              </w:rPr>
              <w:t>, P.</w:t>
            </w:r>
            <w:r w:rsidRPr="00507EF0">
              <w:rPr>
                <w:rFonts w:eastAsia="Cambria"/>
              </w:rPr>
              <w:t xml:space="preserve"> Korzeniowski</w:t>
            </w:r>
            <w:r>
              <w:rPr>
                <w:rFonts w:eastAsia="Cambria"/>
              </w:rPr>
              <w:t>,</w:t>
            </w:r>
            <w:r w:rsidRPr="00507EF0">
              <w:rPr>
                <w:rFonts w:eastAsia="Cambria"/>
              </w:rPr>
              <w:t xml:space="preserve"> </w:t>
            </w:r>
            <w:r w:rsidRPr="00F77916">
              <w:rPr>
                <w:rFonts w:eastAsia="Cambria"/>
                <w:i/>
              </w:rPr>
              <w:t>O prawie administracyjnym i administracji. Refleksje. Księga jubileuszowa dedykowana Profesor Małgorzacie Stahl</w:t>
            </w:r>
            <w:r>
              <w:rPr>
                <w:rFonts w:eastAsia="Cambria"/>
              </w:rPr>
              <w:t xml:space="preserve">, </w:t>
            </w:r>
            <w:r w:rsidRPr="00507EF0">
              <w:rPr>
                <w:rFonts w:eastAsia="Cambria"/>
              </w:rPr>
              <w:t>2016</w:t>
            </w:r>
            <w:r>
              <w:rPr>
                <w:rFonts w:eastAsia="Cambria"/>
              </w:rPr>
              <w:t>,</w:t>
            </w:r>
          </w:p>
          <w:p w14:paraId="03833AAF" w14:textId="77777777" w:rsidR="00765BD6" w:rsidRDefault="00765BD6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E. Ura, E. Feret, S.</w:t>
            </w:r>
            <w:r w:rsidRPr="00507EF0">
              <w:rPr>
                <w:rFonts w:eastAsia="Cambria"/>
              </w:rPr>
              <w:t xml:space="preserve"> Pieprzny</w:t>
            </w:r>
            <w:r>
              <w:rPr>
                <w:rFonts w:eastAsia="Cambria"/>
              </w:rPr>
              <w:t>,</w:t>
            </w:r>
            <w:r w:rsidRPr="00507EF0">
              <w:rPr>
                <w:rFonts w:eastAsia="Cambria"/>
              </w:rPr>
              <w:t xml:space="preserve"> </w:t>
            </w:r>
            <w:r w:rsidRPr="00F77916">
              <w:rPr>
                <w:rFonts w:eastAsia="Cambria"/>
                <w:i/>
              </w:rPr>
              <w:t>Aktualne problemy funkcjonowania samorządu terytorialnego</w:t>
            </w:r>
            <w:r>
              <w:rPr>
                <w:rFonts w:eastAsia="Cambria"/>
              </w:rPr>
              <w:t>, Rzeszów-</w:t>
            </w:r>
            <w:r w:rsidRPr="00507EF0">
              <w:rPr>
                <w:rFonts w:eastAsia="Cambria"/>
              </w:rPr>
              <w:t xml:space="preserve">Sandomierz </w:t>
            </w:r>
            <w:r>
              <w:rPr>
                <w:rFonts w:eastAsia="Cambria"/>
              </w:rPr>
              <w:t>2017,</w:t>
            </w:r>
          </w:p>
          <w:p w14:paraId="5C6EEAF8" w14:textId="77777777" w:rsidR="00765BD6" w:rsidRDefault="00765BD6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J. Blicharz, L.</w:t>
            </w:r>
            <w:r w:rsidRPr="00507EF0">
              <w:rPr>
                <w:rFonts w:eastAsia="Cambria"/>
              </w:rPr>
              <w:t xml:space="preserve"> Zacharko </w:t>
            </w:r>
            <w:r>
              <w:rPr>
                <w:rFonts w:eastAsia="Cambria"/>
              </w:rPr>
              <w:t xml:space="preserve">(red.) </w:t>
            </w:r>
            <w:r w:rsidRPr="00F77916">
              <w:rPr>
                <w:rFonts w:eastAsia="Cambria"/>
                <w:i/>
              </w:rPr>
              <w:t>Administracja. Prawo administracyjne. Część ogólna</w:t>
            </w:r>
            <w:r>
              <w:rPr>
                <w:rFonts w:eastAsia="Cambria"/>
              </w:rPr>
              <w:t>, Katowice 2018,</w:t>
            </w:r>
          </w:p>
          <w:p w14:paraId="26390A0E" w14:textId="77777777" w:rsidR="00765BD6" w:rsidRDefault="00765BD6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343618">
              <w:rPr>
                <w:rFonts w:eastAsia="Cambria"/>
              </w:rPr>
              <w:t xml:space="preserve">R. Hauser, Z. Niewiadomski, A. Wróbel (red.), </w:t>
            </w:r>
            <w:r w:rsidRPr="00F77916">
              <w:rPr>
                <w:rFonts w:eastAsia="Cambria"/>
                <w:i/>
              </w:rPr>
              <w:t>System Prawa Administracyjnego, Tom 1-12</w:t>
            </w:r>
            <w:r>
              <w:rPr>
                <w:rFonts w:eastAsia="Cambria"/>
              </w:rPr>
              <w:t>, Warszawa 2010-2019,</w:t>
            </w:r>
          </w:p>
          <w:p w14:paraId="75438C61" w14:textId="77777777" w:rsidR="00765BD6" w:rsidRDefault="00765BD6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343618">
              <w:rPr>
                <w:rFonts w:eastAsia="Cambria"/>
              </w:rPr>
              <w:t xml:space="preserve">B. Dolnicki, </w:t>
            </w:r>
            <w:r w:rsidRPr="00F77916">
              <w:rPr>
                <w:rFonts w:eastAsia="Cambria"/>
                <w:i/>
              </w:rPr>
              <w:t>Źródła prawa w samorządzie terytorialnym</w:t>
            </w:r>
            <w:r>
              <w:rPr>
                <w:rFonts w:eastAsia="Cambria"/>
              </w:rPr>
              <w:t xml:space="preserve">, </w:t>
            </w:r>
            <w:r w:rsidRPr="00343618">
              <w:rPr>
                <w:rFonts w:eastAsia="Cambria"/>
              </w:rPr>
              <w:t>Wolters Kluwer</w:t>
            </w:r>
            <w:r>
              <w:rPr>
                <w:rFonts w:eastAsia="Cambria"/>
              </w:rPr>
              <w:t xml:space="preserve"> 2018,</w:t>
            </w:r>
          </w:p>
          <w:p w14:paraId="3B6D6883" w14:textId="77777777" w:rsidR="00765BD6" w:rsidRDefault="00765BD6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R. Budzisz, B. Jaworska-Dębska, E.</w:t>
            </w:r>
            <w:r w:rsidRPr="00343618">
              <w:rPr>
                <w:rFonts w:eastAsia="Cambria"/>
              </w:rPr>
              <w:t xml:space="preserve"> Olejniczak-Szałowska</w:t>
            </w:r>
            <w:r>
              <w:rPr>
                <w:rFonts w:eastAsia="Cambria"/>
              </w:rPr>
              <w:t xml:space="preserve"> (red.), </w:t>
            </w:r>
            <w:r w:rsidRPr="00F77916">
              <w:rPr>
                <w:rFonts w:eastAsia="Cambria"/>
                <w:i/>
              </w:rPr>
              <w:t>Decentralizacja i centralizacja administracji publicznej. Współczesny wymiar w teorii i praktyce</w:t>
            </w:r>
            <w:r>
              <w:rPr>
                <w:rFonts w:eastAsia="Cambria"/>
              </w:rPr>
              <w:t>, Wolters Kluwer 2019</w:t>
            </w:r>
            <w:r w:rsidRPr="005D771B">
              <w:rPr>
                <w:rFonts w:eastAsia="Cambria"/>
              </w:rPr>
              <w:t>,</w:t>
            </w:r>
          </w:p>
          <w:p w14:paraId="6F4F4C6B" w14:textId="77777777" w:rsidR="00765BD6" w:rsidRDefault="00765BD6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A.</w:t>
            </w:r>
            <w:r w:rsidRPr="005D771B">
              <w:rPr>
                <w:rFonts w:eastAsia="Cambria"/>
              </w:rPr>
              <w:t xml:space="preserve"> Dyląg</w:t>
            </w:r>
            <w:r>
              <w:rPr>
                <w:rFonts w:eastAsia="Cambria"/>
              </w:rPr>
              <w:t>,</w:t>
            </w:r>
            <w:r w:rsidRPr="005D771B">
              <w:rPr>
                <w:rFonts w:eastAsia="Cambria"/>
              </w:rPr>
              <w:t xml:space="preserve"> P</w:t>
            </w:r>
            <w:r w:rsidRPr="00F77916">
              <w:rPr>
                <w:rFonts w:eastAsia="Cambria"/>
                <w:i/>
              </w:rPr>
              <w:t>rzekształcenie samodzielnego publicznego zakładu opieki zdrowotnej jako forma prywatyzacji zadań publicznych</w:t>
            </w:r>
            <w:r>
              <w:rPr>
                <w:rFonts w:eastAsia="Cambria"/>
              </w:rPr>
              <w:t>, 2014,</w:t>
            </w:r>
          </w:p>
          <w:p w14:paraId="5033951D" w14:textId="77777777" w:rsidR="00765BD6" w:rsidRDefault="00765BD6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P. Kledzik, </w:t>
            </w:r>
            <w:r w:rsidRPr="00F77916">
              <w:rPr>
                <w:rFonts w:eastAsia="Cambria"/>
                <w:i/>
              </w:rPr>
              <w:t>Prawne uwarunkowania stwierdzenia nieważności decyzji w ogólnym postępowaniu administracyjnym</w:t>
            </w:r>
            <w:r>
              <w:rPr>
                <w:rFonts w:eastAsia="Cambria"/>
              </w:rPr>
              <w:t xml:space="preserve">, </w:t>
            </w:r>
            <w:r w:rsidRPr="005D771B">
              <w:rPr>
                <w:rFonts w:eastAsia="Cambria"/>
              </w:rPr>
              <w:t>PRESSCOM</w:t>
            </w:r>
            <w:r>
              <w:rPr>
                <w:rFonts w:eastAsia="Cambria"/>
              </w:rPr>
              <w:t xml:space="preserve"> 2018,</w:t>
            </w:r>
          </w:p>
          <w:p w14:paraId="65EC5745" w14:textId="77777777" w:rsidR="00765BD6" w:rsidRDefault="00765BD6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A. Barczak, P. Korzeniowski</w:t>
            </w:r>
            <w:r w:rsidRPr="005D771B">
              <w:rPr>
                <w:rFonts w:eastAsia="Cambria"/>
              </w:rPr>
              <w:t xml:space="preserve"> </w:t>
            </w:r>
            <w:r>
              <w:rPr>
                <w:rFonts w:eastAsia="Cambria"/>
              </w:rPr>
              <w:t>(</w:t>
            </w:r>
            <w:r w:rsidRPr="005D771B">
              <w:rPr>
                <w:rFonts w:eastAsia="Cambria"/>
              </w:rPr>
              <w:t>red.</w:t>
            </w:r>
            <w:r>
              <w:rPr>
                <w:rFonts w:eastAsia="Cambria"/>
              </w:rPr>
              <w:t xml:space="preserve">), </w:t>
            </w:r>
            <w:r w:rsidRPr="00F77916">
              <w:rPr>
                <w:rFonts w:eastAsia="Cambria"/>
                <w:i/>
              </w:rPr>
              <w:t>Administracja a środowisko</w:t>
            </w:r>
            <w:r>
              <w:rPr>
                <w:rFonts w:eastAsia="Cambria"/>
              </w:rPr>
              <w:t>, Szczecin 2018,</w:t>
            </w:r>
          </w:p>
          <w:p w14:paraId="36DCD4D3" w14:textId="77777777" w:rsidR="00765BD6" w:rsidRDefault="00765BD6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E. Ura, S. Pieprzny, </w:t>
            </w:r>
            <w:r w:rsidRPr="00F77916">
              <w:rPr>
                <w:rFonts w:eastAsia="Cambria"/>
                <w:i/>
              </w:rPr>
              <w:t>Problemy współczesnej administracji w Polsce</w:t>
            </w:r>
            <w:r>
              <w:rPr>
                <w:rFonts w:eastAsia="Cambria"/>
              </w:rPr>
              <w:t>, Rzeszów 2016,</w:t>
            </w:r>
          </w:p>
          <w:p w14:paraId="50DD6590" w14:textId="77777777" w:rsidR="00765BD6" w:rsidRPr="00EC40FD" w:rsidRDefault="00765BD6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EC40FD">
              <w:rPr>
                <w:rFonts w:eastAsia="Cambria"/>
              </w:rPr>
              <w:t xml:space="preserve">E. Ura, S. Pieprzny, </w:t>
            </w:r>
            <w:r w:rsidRPr="00F77916">
              <w:rPr>
                <w:rFonts w:eastAsia="Cambria"/>
                <w:i/>
              </w:rPr>
              <w:t>Bezpieczeństwo imprez masowych</w:t>
            </w:r>
            <w:r w:rsidRPr="00EC40FD">
              <w:rPr>
                <w:rFonts w:eastAsia="Cambria"/>
              </w:rPr>
              <w:t>, Rzeszów 2012,</w:t>
            </w:r>
          </w:p>
          <w:p w14:paraId="588E2705" w14:textId="77777777" w:rsidR="00765BD6" w:rsidRPr="00EC40FD" w:rsidRDefault="00765BD6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EC40FD">
              <w:rPr>
                <w:rFonts w:eastAsia="Cambria"/>
              </w:rPr>
              <w:t xml:space="preserve">E. Ura, S. Pieprzny, </w:t>
            </w:r>
            <w:r w:rsidRPr="00F77916">
              <w:rPr>
                <w:rFonts w:eastAsia="Cambria"/>
                <w:i/>
              </w:rPr>
              <w:t>Problemy współczesnej administracji publicznej w Polsce</w:t>
            </w:r>
            <w:r>
              <w:rPr>
                <w:rFonts w:eastAsia="Cambria"/>
              </w:rPr>
              <w:t>, Rzeszów 2016,</w:t>
            </w:r>
          </w:p>
          <w:p w14:paraId="607BBF42" w14:textId="77777777" w:rsidR="00765BD6" w:rsidRPr="00EC40FD" w:rsidRDefault="00765BD6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EC40FD">
              <w:rPr>
                <w:rFonts w:eastAsia="Cambria"/>
              </w:rPr>
              <w:t xml:space="preserve">E. Ura, S. Pieprzny, </w:t>
            </w:r>
            <w:r w:rsidRPr="00F77916">
              <w:rPr>
                <w:rFonts w:eastAsia="Cambria"/>
                <w:i/>
              </w:rPr>
              <w:t>Bezpieczeństwo wewnętrzne państwa</w:t>
            </w:r>
            <w:r w:rsidRPr="00EC40FD">
              <w:rPr>
                <w:rFonts w:eastAsia="Cambria"/>
              </w:rPr>
              <w:t>, Rzeszów 2015,</w:t>
            </w:r>
          </w:p>
          <w:p w14:paraId="06653C05" w14:textId="77777777" w:rsidR="00765BD6" w:rsidRPr="00EC40FD" w:rsidRDefault="00765BD6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EC40FD">
              <w:rPr>
                <w:rFonts w:eastAsia="Cambria"/>
              </w:rPr>
              <w:t xml:space="preserve">E. Ura, S. Pieprzny, </w:t>
            </w:r>
            <w:r w:rsidRPr="00F77916">
              <w:rPr>
                <w:rFonts w:eastAsia="Cambria"/>
                <w:i/>
              </w:rPr>
              <w:t>Zagadnienia bezpieczeństwa i porządku publicznego w jednostkach samorządu terytorialnego</w:t>
            </w:r>
            <w:r w:rsidRPr="00EC40FD">
              <w:rPr>
                <w:rFonts w:eastAsia="Cambria"/>
              </w:rPr>
              <w:t>, Rzeszów 2018,</w:t>
            </w:r>
          </w:p>
          <w:p w14:paraId="74BC34A6" w14:textId="77777777" w:rsidR="00765BD6" w:rsidRDefault="00765BD6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EC40FD">
              <w:rPr>
                <w:rFonts w:eastAsia="Cambria"/>
              </w:rPr>
              <w:t xml:space="preserve">E. Ura, E. Feret, S. Pieprzny, </w:t>
            </w:r>
            <w:r w:rsidRPr="00F77916">
              <w:rPr>
                <w:rFonts w:eastAsia="Cambria"/>
                <w:i/>
              </w:rPr>
              <w:t>Jednostka wobec działań administracji publicznej</w:t>
            </w:r>
            <w:r>
              <w:rPr>
                <w:rFonts w:eastAsia="Cambria"/>
              </w:rPr>
              <w:t>, Rzeszów 2016,</w:t>
            </w:r>
          </w:p>
          <w:p w14:paraId="733CC448" w14:textId="77777777" w:rsidR="00765BD6" w:rsidRDefault="00765BD6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Z. Duniewska, B. Jaworska-Dębska, E. Olejniczak-Szałowska, M. Stahl, </w:t>
            </w:r>
            <w:r w:rsidRPr="00F77916">
              <w:rPr>
                <w:rFonts w:eastAsia="Cambria"/>
                <w:i/>
              </w:rPr>
              <w:t>Prawo administracyjne materialne</w:t>
            </w:r>
            <w:r>
              <w:rPr>
                <w:rFonts w:eastAsia="Cambria"/>
              </w:rPr>
              <w:t>, Warszawa 2016,</w:t>
            </w:r>
          </w:p>
          <w:p w14:paraId="7D42E148" w14:textId="77777777" w:rsidR="00765BD6" w:rsidRDefault="00765BD6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J. Stelmasiak, M. Zdyb, </w:t>
            </w:r>
            <w:r w:rsidRPr="00F77916">
              <w:rPr>
                <w:rFonts w:eastAsia="Cambria"/>
                <w:i/>
              </w:rPr>
              <w:t>Prawo administracyjne. Część ogólna, ustrojowe prawo administracyjne, wybrane zagadnienia materialnego prawa administracyjnego</w:t>
            </w:r>
            <w:r>
              <w:rPr>
                <w:rFonts w:eastAsia="Cambria"/>
              </w:rPr>
              <w:t>, Wolters Kluwer, Warszawa 2020,</w:t>
            </w:r>
          </w:p>
          <w:p w14:paraId="09C9935A" w14:textId="77777777" w:rsidR="00765BD6" w:rsidRDefault="00765BD6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S. Sikorski</w:t>
            </w:r>
            <w:r w:rsidRPr="00F77916">
              <w:rPr>
                <w:rFonts w:eastAsia="Cambria"/>
              </w:rPr>
              <w:t xml:space="preserve">, </w:t>
            </w:r>
            <w:r w:rsidRPr="00F77916">
              <w:rPr>
                <w:rFonts w:eastAsia="Cambria"/>
                <w:i/>
              </w:rPr>
              <w:t>Administracja ochrony zdrowia w Polsce - między świadczeniem a reglamentacją</w:t>
            </w:r>
            <w:r>
              <w:rPr>
                <w:rFonts w:eastAsia="Cambria"/>
              </w:rPr>
              <w:t>, Wolters Kluwer, Warszawa 2021.</w:t>
            </w:r>
          </w:p>
          <w:p w14:paraId="1526917B" w14:textId="77777777" w:rsidR="00765BD6" w:rsidRDefault="00765BD6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E. Ura, </w:t>
            </w:r>
            <w:r w:rsidRPr="00784C6E">
              <w:rPr>
                <w:rFonts w:eastAsia="Cambria"/>
                <w:i/>
              </w:rPr>
              <w:t>Funkcjonowanie administracji publicznej w okresie pandemii COVID-19,</w:t>
            </w:r>
            <w:r>
              <w:rPr>
                <w:rFonts w:eastAsia="Cambria"/>
              </w:rPr>
              <w:t xml:space="preserve"> Rzeszów 2022.</w:t>
            </w:r>
          </w:p>
          <w:p w14:paraId="03A7CE7D" w14:textId="77777777" w:rsidR="00765BD6" w:rsidRPr="00800766" w:rsidRDefault="00765BD6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E. Kubas, </w:t>
            </w:r>
            <w:r w:rsidRPr="00784C6E">
              <w:rPr>
                <w:rFonts w:eastAsia="Cambria"/>
                <w:i/>
              </w:rPr>
              <w:t>Zbiórki publiczne w świetle prawa administracyjnego</w:t>
            </w:r>
            <w:r>
              <w:rPr>
                <w:rFonts w:eastAsia="Cambria"/>
              </w:rPr>
              <w:t>, Uniwersytet Rzeszowski, Rzeszów 2021.</w:t>
            </w:r>
          </w:p>
          <w:p w14:paraId="57A94ABB" w14:textId="77777777" w:rsidR="00765BD6" w:rsidRDefault="00765BD6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800766">
              <w:rPr>
                <w:rFonts w:eastAsia="Cambria"/>
              </w:rPr>
              <w:t>I. Lipowicz (red. nauk</w:t>
            </w:r>
            <w:r>
              <w:rPr>
                <w:rFonts w:eastAsia="Cambria"/>
              </w:rPr>
              <w:t>),</w:t>
            </w:r>
            <w:r w:rsidRPr="00800766">
              <w:rPr>
                <w:rFonts w:eastAsia="Cambria"/>
              </w:rPr>
              <w:t xml:space="preserve"> </w:t>
            </w:r>
            <w:r w:rsidRPr="00784C6E">
              <w:rPr>
                <w:rFonts w:eastAsia="Cambria"/>
                <w:i/>
              </w:rPr>
              <w:t>System prawa samorządu terytorialnego. 1, Podstawowe pojęcia i podstawy prawne funkcjonowania</w:t>
            </w:r>
            <w:r>
              <w:rPr>
                <w:rFonts w:eastAsia="Cambria"/>
              </w:rPr>
              <w:t>, Wolters Kluwer 2022.</w:t>
            </w:r>
          </w:p>
          <w:p w14:paraId="14A4C00D" w14:textId="77777777" w:rsidR="00765BD6" w:rsidRDefault="00765BD6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lastRenderedPageBreak/>
              <w:t xml:space="preserve">I. Lipowicz (red. nauk.), </w:t>
            </w:r>
            <w:r w:rsidRPr="00784C6E">
              <w:rPr>
                <w:rFonts w:eastAsia="Cambria"/>
                <w:i/>
              </w:rPr>
              <w:t>System prawa samorządu terytorialnego. 2, Ustrój samorządu terytorialnego</w:t>
            </w:r>
            <w:r>
              <w:rPr>
                <w:rFonts w:eastAsia="Cambria"/>
              </w:rPr>
              <w:t>, Wolters Kluwer 2022.</w:t>
            </w:r>
          </w:p>
          <w:p w14:paraId="0F687D94" w14:textId="77777777" w:rsidR="00765BD6" w:rsidRPr="00800766" w:rsidRDefault="00765BD6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I. Lipowicz (red. nauk.), </w:t>
            </w:r>
            <w:r w:rsidRPr="00784C6E">
              <w:rPr>
                <w:rFonts w:eastAsia="Cambria"/>
                <w:i/>
              </w:rPr>
              <w:t>System prawa samorządu terytorialnego. 3, Samodzielność samorządu terytorialnego - granice i perspektywy</w:t>
            </w:r>
            <w:r>
              <w:rPr>
                <w:rFonts w:eastAsia="Cambria"/>
              </w:rPr>
              <w:t>, Wolters Kluwer, Warszawa 2023.</w:t>
            </w: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6BD762" w14:textId="77777777" w:rsidR="00882D8C" w:rsidRDefault="00882D8C" w:rsidP="00C16ABF">
      <w:pPr>
        <w:spacing w:after="0" w:line="240" w:lineRule="auto"/>
      </w:pPr>
      <w:r>
        <w:separator/>
      </w:r>
    </w:p>
  </w:endnote>
  <w:endnote w:type="continuationSeparator" w:id="0">
    <w:p w14:paraId="46FB4A52" w14:textId="77777777" w:rsidR="00882D8C" w:rsidRDefault="00882D8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196C6o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-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196D5o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D6A65A" w14:textId="77777777" w:rsidR="00882D8C" w:rsidRDefault="00882D8C" w:rsidP="00C16ABF">
      <w:pPr>
        <w:spacing w:after="0" w:line="240" w:lineRule="auto"/>
      </w:pPr>
      <w:r>
        <w:separator/>
      </w:r>
    </w:p>
  </w:footnote>
  <w:footnote w:type="continuationSeparator" w:id="0">
    <w:p w14:paraId="07BB6DE8" w14:textId="77777777" w:rsidR="00882D8C" w:rsidRDefault="00882D8C" w:rsidP="00C16ABF">
      <w:pPr>
        <w:spacing w:after="0" w:line="240" w:lineRule="auto"/>
      </w:pPr>
      <w:r>
        <w:continuationSeparator/>
      </w:r>
    </w:p>
  </w:footnote>
  <w:footnote w:id="1">
    <w:p w14:paraId="41CD4A9D" w14:textId="77777777" w:rsidR="008E3E1E" w:rsidRDefault="008E3E1E" w:rsidP="008E3E1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F4E37F8"/>
    <w:multiLevelType w:val="hybridMultilevel"/>
    <w:tmpl w:val="187A473A"/>
    <w:lvl w:ilvl="0" w:tplc="CDCCBC8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5234663A"/>
    <w:multiLevelType w:val="hybridMultilevel"/>
    <w:tmpl w:val="D41CD51C"/>
    <w:lvl w:ilvl="0" w:tplc="4134C6F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10EB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11B9"/>
    <w:rsid w:val="004A3EEA"/>
    <w:rsid w:val="004A4D1F"/>
    <w:rsid w:val="004A6006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3116"/>
    <w:rsid w:val="005363C4"/>
    <w:rsid w:val="00536BDE"/>
    <w:rsid w:val="00540EB5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03A2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35DD"/>
    <w:rsid w:val="00734608"/>
    <w:rsid w:val="00745302"/>
    <w:rsid w:val="007461D6"/>
    <w:rsid w:val="00746EC8"/>
    <w:rsid w:val="00763BF1"/>
    <w:rsid w:val="00765BD6"/>
    <w:rsid w:val="00766FD4"/>
    <w:rsid w:val="0078168C"/>
    <w:rsid w:val="00784C6E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0766"/>
    <w:rsid w:val="0081554D"/>
    <w:rsid w:val="0081707E"/>
    <w:rsid w:val="008449B3"/>
    <w:rsid w:val="008552A2"/>
    <w:rsid w:val="0085747A"/>
    <w:rsid w:val="00882D8C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3E1E"/>
    <w:rsid w:val="008E64F4"/>
    <w:rsid w:val="008F12C9"/>
    <w:rsid w:val="008F6E29"/>
    <w:rsid w:val="00916188"/>
    <w:rsid w:val="00923D7D"/>
    <w:rsid w:val="0094616C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4A3D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5321D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18F5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79407-F9E4-43DF-9DBF-C929A677A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12</TotalTime>
  <Pages>8</Pages>
  <Words>2261</Words>
  <Characters>13566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</cp:revision>
  <cp:lastPrinted>2019-02-06T12:12:00Z</cp:lastPrinted>
  <dcterms:created xsi:type="dcterms:W3CDTF">2023-10-16T11:40:00Z</dcterms:created>
  <dcterms:modified xsi:type="dcterms:W3CDTF">2024-08-23T08:04:00Z</dcterms:modified>
</cp:coreProperties>
</file>